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5F6" w:rsidRPr="001B4200" w:rsidRDefault="000975F6" w:rsidP="000975F6">
      <w:pPr>
        <w:ind w:left="450"/>
        <w:jc w:val="center"/>
        <w:rPr>
          <w:rFonts w:ascii="Bookman Old Style" w:eastAsia="Bookman Old Style" w:hAnsi="Bookman Old Style" w:cs="Bookman Old Style"/>
          <w:b/>
          <w:sz w:val="24"/>
          <w:szCs w:val="24"/>
        </w:rPr>
      </w:pPr>
      <w:r w:rsidRPr="001B4200">
        <w:rPr>
          <w:rFonts w:ascii="Bookman Old Style" w:eastAsia="Bookman Old Style" w:hAnsi="Bookman Old Style" w:cs="Bookman Old Style"/>
          <w:b/>
          <w:sz w:val="24"/>
          <w:szCs w:val="24"/>
        </w:rPr>
        <w:t>STANDAR KOMPETENSI JABATAN</w:t>
      </w:r>
    </w:p>
    <w:p w:rsidR="000975F6" w:rsidRPr="001B4200" w:rsidRDefault="000975F6" w:rsidP="000975F6">
      <w:pPr>
        <w:ind w:left="450"/>
        <w:rPr>
          <w:rFonts w:ascii="Bookman Old Style" w:eastAsia="Bookman Old Style" w:hAnsi="Bookman Old Style" w:cs="Bookman Old Style"/>
          <w:sz w:val="24"/>
          <w:szCs w:val="24"/>
        </w:rPr>
      </w:pPr>
    </w:p>
    <w:p w:rsidR="004D4AD2" w:rsidRPr="001B4200" w:rsidRDefault="004D4AD2" w:rsidP="000975F6">
      <w:pPr>
        <w:ind w:left="450"/>
        <w:rPr>
          <w:rFonts w:ascii="Bookman Old Style" w:eastAsia="Bookman Old Style" w:hAnsi="Bookman Old Style" w:cs="Bookman Old Style"/>
          <w:sz w:val="24"/>
          <w:szCs w:val="24"/>
        </w:rPr>
      </w:pPr>
      <w:r w:rsidRPr="001B4200">
        <w:rPr>
          <w:rFonts w:ascii="Bookman Old Style" w:eastAsia="Bookman Old Style" w:hAnsi="Bookman Old Style" w:cs="Bookman Old Style"/>
          <w:sz w:val="24"/>
          <w:szCs w:val="24"/>
        </w:rPr>
        <w:t xml:space="preserve">Nama Jabatan             </w:t>
      </w:r>
      <w:r w:rsidRPr="001B4200">
        <w:rPr>
          <w:rFonts w:ascii="Bookman Old Style" w:eastAsia="Bookman Old Style" w:hAnsi="Bookman Old Style" w:cs="Bookman Old Style"/>
          <w:spacing w:val="50"/>
          <w:sz w:val="24"/>
          <w:szCs w:val="24"/>
        </w:rPr>
        <w:t xml:space="preserve"> </w:t>
      </w:r>
      <w:r w:rsidRPr="001B4200">
        <w:rPr>
          <w:rFonts w:ascii="Bookman Old Style" w:eastAsia="Bookman Old Style" w:hAnsi="Bookman Old Style" w:cs="Bookman Old Style"/>
          <w:sz w:val="24"/>
          <w:szCs w:val="24"/>
        </w:rPr>
        <w:t xml:space="preserve">: </w:t>
      </w:r>
      <w:r w:rsidRPr="001B4200">
        <w:rPr>
          <w:rFonts w:ascii="Bookman Old Style" w:eastAsia="Bookman Old Style" w:hAnsi="Bookman Old Style" w:cs="Bookman Old Style"/>
          <w:spacing w:val="63"/>
          <w:sz w:val="24"/>
          <w:szCs w:val="24"/>
        </w:rPr>
        <w:t xml:space="preserve"> </w:t>
      </w:r>
      <w:r w:rsidRPr="001B4200">
        <w:rPr>
          <w:rFonts w:ascii="Bookman Old Style" w:eastAsia="Bookman Old Style" w:hAnsi="Bookman Old Style" w:cs="Bookman Old Style"/>
          <w:sz w:val="24"/>
          <w:szCs w:val="24"/>
        </w:rPr>
        <w:t>Penata KKB Ahli Muda</w:t>
      </w:r>
    </w:p>
    <w:p w:rsidR="000975F6" w:rsidRPr="001B4200" w:rsidRDefault="000975F6" w:rsidP="000975F6">
      <w:pPr>
        <w:ind w:firstLine="450"/>
        <w:rPr>
          <w:rFonts w:ascii="Bookman Old Style" w:eastAsia="Bookman Old Style" w:hAnsi="Bookman Old Style" w:cs="Bookman Old Style"/>
          <w:sz w:val="24"/>
          <w:szCs w:val="24"/>
        </w:rPr>
      </w:pPr>
      <w:r w:rsidRPr="001B4200">
        <w:rPr>
          <w:rFonts w:ascii="Bookman Old Style" w:eastAsia="Bookman Old Style" w:hAnsi="Bookman Old Style" w:cs="Bookman Old Style"/>
          <w:sz w:val="24"/>
          <w:szCs w:val="24"/>
        </w:rPr>
        <w:t xml:space="preserve">Kelompok Jabatan       </w:t>
      </w:r>
      <w:r w:rsidRPr="001B4200">
        <w:rPr>
          <w:rFonts w:ascii="Bookman Old Style" w:eastAsia="Bookman Old Style" w:hAnsi="Bookman Old Style" w:cs="Bookman Old Style"/>
          <w:spacing w:val="29"/>
          <w:sz w:val="24"/>
          <w:szCs w:val="24"/>
        </w:rPr>
        <w:t xml:space="preserve"> </w:t>
      </w:r>
      <w:r w:rsidRPr="001B4200">
        <w:rPr>
          <w:rFonts w:ascii="Bookman Old Style" w:eastAsia="Bookman Old Style" w:hAnsi="Bookman Old Style" w:cs="Bookman Old Style"/>
          <w:sz w:val="24"/>
          <w:szCs w:val="24"/>
        </w:rPr>
        <w:t xml:space="preserve">: </w:t>
      </w:r>
      <w:r w:rsidRPr="001B4200">
        <w:rPr>
          <w:rFonts w:ascii="Bookman Old Style" w:eastAsia="Bookman Old Style" w:hAnsi="Bookman Old Style" w:cs="Bookman Old Style"/>
          <w:spacing w:val="63"/>
          <w:sz w:val="24"/>
          <w:szCs w:val="24"/>
        </w:rPr>
        <w:t xml:space="preserve"> </w:t>
      </w:r>
      <w:r w:rsidRPr="001B4200">
        <w:rPr>
          <w:rFonts w:ascii="Bookman Old Style" w:eastAsia="Bookman Old Style" w:hAnsi="Bookman Old Style" w:cs="Bookman Old Style"/>
          <w:sz w:val="24"/>
          <w:szCs w:val="24"/>
        </w:rPr>
        <w:t>Jabatan Fungsional Keahlian</w:t>
      </w:r>
    </w:p>
    <w:p w:rsidR="004D4AD2" w:rsidRPr="001B4200" w:rsidRDefault="004D4AD2" w:rsidP="000975F6">
      <w:pPr>
        <w:ind w:left="450"/>
        <w:rPr>
          <w:rFonts w:ascii="Bookman Old Style" w:eastAsia="Bookman Old Style" w:hAnsi="Bookman Old Style" w:cs="Bookman Old Style"/>
          <w:sz w:val="24"/>
          <w:szCs w:val="24"/>
        </w:rPr>
      </w:pPr>
      <w:r w:rsidRPr="001B4200">
        <w:rPr>
          <w:rFonts w:ascii="Bookman Old Style" w:eastAsia="Bookman Old Style" w:hAnsi="Bookman Old Style" w:cs="Bookman Old Style"/>
          <w:sz w:val="24"/>
          <w:szCs w:val="24"/>
        </w:rPr>
        <w:t xml:space="preserve">Urusan Pemerintahan  </w:t>
      </w:r>
      <w:r w:rsidRPr="001B4200">
        <w:rPr>
          <w:rFonts w:ascii="Bookman Old Style" w:eastAsia="Bookman Old Style" w:hAnsi="Bookman Old Style" w:cs="Bookman Old Style"/>
          <w:spacing w:val="8"/>
          <w:sz w:val="24"/>
          <w:szCs w:val="24"/>
        </w:rPr>
        <w:t xml:space="preserve"> </w:t>
      </w:r>
      <w:r w:rsidRPr="001B4200">
        <w:rPr>
          <w:rFonts w:ascii="Bookman Old Style" w:eastAsia="Bookman Old Style" w:hAnsi="Bookman Old Style" w:cs="Bookman Old Style"/>
          <w:sz w:val="24"/>
          <w:szCs w:val="24"/>
        </w:rPr>
        <w:t xml:space="preserve">: </w:t>
      </w:r>
      <w:r w:rsidRPr="001B4200">
        <w:rPr>
          <w:rFonts w:ascii="Bookman Old Style" w:eastAsia="Bookman Old Style" w:hAnsi="Bookman Old Style" w:cs="Bookman Old Style"/>
          <w:spacing w:val="63"/>
          <w:sz w:val="24"/>
          <w:szCs w:val="24"/>
        </w:rPr>
        <w:t xml:space="preserve"> </w:t>
      </w:r>
      <w:r w:rsidRPr="001B4200">
        <w:rPr>
          <w:rFonts w:ascii="Bookman Old Style" w:eastAsia="Bookman Old Style" w:hAnsi="Bookman Old Style" w:cs="Bookman Old Style"/>
          <w:sz w:val="24"/>
          <w:szCs w:val="24"/>
        </w:rPr>
        <w:t>Pengendalian Penduduk dan</w:t>
      </w:r>
      <w:r w:rsidR="000975F6" w:rsidRPr="001B4200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 w:rsidRPr="001B4200">
        <w:rPr>
          <w:rFonts w:ascii="Bookman Old Style" w:eastAsia="Bookman Old Style" w:hAnsi="Bookman Old Style" w:cs="Bookman Old Style"/>
          <w:sz w:val="24"/>
          <w:szCs w:val="24"/>
        </w:rPr>
        <w:t xml:space="preserve">Penyelenggaraan </w:t>
      </w:r>
      <w:r w:rsidR="000975F6" w:rsidRPr="001B4200">
        <w:rPr>
          <w:rFonts w:ascii="Bookman Old Style" w:eastAsia="Bookman Old Style" w:hAnsi="Bookman Old Style" w:cs="Bookman Old Style"/>
          <w:sz w:val="24"/>
          <w:szCs w:val="24"/>
        </w:rPr>
        <w:t>KB</w:t>
      </w:r>
    </w:p>
    <w:p w:rsidR="004D4AD2" w:rsidRPr="001B4200" w:rsidRDefault="004D4AD2" w:rsidP="000975F6">
      <w:pPr>
        <w:ind w:left="450"/>
        <w:rPr>
          <w:rFonts w:ascii="Bookman Old Style" w:eastAsia="Bookman Old Style" w:hAnsi="Bookman Old Style" w:cs="Bookman Old Style"/>
          <w:sz w:val="24"/>
          <w:szCs w:val="24"/>
        </w:rPr>
      </w:pPr>
      <w:r w:rsidRPr="001B4200">
        <w:rPr>
          <w:rFonts w:ascii="Bookman Old Style" w:eastAsia="Bookman Old Style" w:hAnsi="Bookman Old Style" w:cs="Bookman Old Style"/>
          <w:sz w:val="24"/>
          <w:szCs w:val="24"/>
        </w:rPr>
        <w:t xml:space="preserve">Kode Jabatan              </w:t>
      </w:r>
      <w:r w:rsidRPr="001B4200">
        <w:rPr>
          <w:rFonts w:ascii="Bookman Old Style" w:eastAsia="Bookman Old Style" w:hAnsi="Bookman Old Style" w:cs="Bookman Old Style"/>
          <w:spacing w:val="74"/>
          <w:sz w:val="24"/>
          <w:szCs w:val="24"/>
        </w:rPr>
        <w:t xml:space="preserve"> </w:t>
      </w:r>
      <w:r w:rsidRPr="001B4200">
        <w:rPr>
          <w:rFonts w:ascii="Bookman Old Style" w:eastAsia="Bookman Old Style" w:hAnsi="Bookman Old Style" w:cs="Bookman Old Style"/>
          <w:sz w:val="24"/>
          <w:szCs w:val="24"/>
        </w:rPr>
        <w:t xml:space="preserve">: </w:t>
      </w:r>
      <w:r w:rsidRPr="001B4200">
        <w:rPr>
          <w:rFonts w:ascii="Bookman Old Style" w:eastAsia="Bookman Old Style" w:hAnsi="Bookman Old Style" w:cs="Bookman Old Style"/>
          <w:spacing w:val="63"/>
          <w:sz w:val="24"/>
          <w:szCs w:val="24"/>
        </w:rPr>
        <w:t xml:space="preserve"> </w:t>
      </w:r>
    </w:p>
    <w:p w:rsidR="004D4AD2" w:rsidRPr="001B4200" w:rsidRDefault="004D4AD2" w:rsidP="004D4AD2">
      <w:pPr>
        <w:spacing w:before="6" w:line="140" w:lineRule="exact"/>
        <w:rPr>
          <w:rFonts w:ascii="Bookman Old Style" w:hAnsi="Bookman Old Style"/>
          <w:sz w:val="24"/>
          <w:szCs w:val="24"/>
        </w:rPr>
      </w:pPr>
    </w:p>
    <w:p w:rsidR="004D4AD2" w:rsidRPr="001B4200" w:rsidRDefault="004D4AD2" w:rsidP="004D4AD2">
      <w:pPr>
        <w:spacing w:line="200" w:lineRule="exact"/>
        <w:rPr>
          <w:rFonts w:ascii="Bookman Old Style" w:hAnsi="Bookman Old Style"/>
          <w:sz w:val="24"/>
          <w:szCs w:val="24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/>
      </w:tblPr>
      <w:tblGrid>
        <w:gridCol w:w="2420"/>
        <w:gridCol w:w="992"/>
        <w:gridCol w:w="2696"/>
        <w:gridCol w:w="4681"/>
      </w:tblGrid>
      <w:tr w:rsidR="004D4AD2" w:rsidRPr="001B4200" w:rsidTr="000975F6">
        <w:trPr>
          <w:trHeight w:hRule="exact" w:val="551"/>
        </w:trPr>
        <w:tc>
          <w:tcPr>
            <w:tcW w:w="1078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6A6A6"/>
          </w:tcPr>
          <w:p w:rsidR="004D4AD2" w:rsidRPr="001B4200" w:rsidRDefault="004D4AD2" w:rsidP="000975F6">
            <w:pPr>
              <w:spacing w:before="43"/>
              <w:ind w:left="185" w:right="395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.     </w:t>
            </w:r>
            <w:r w:rsidRPr="001B4200">
              <w:rPr>
                <w:rFonts w:ascii="Bookman Old Style" w:eastAsia="Bookman Old Style" w:hAnsi="Bookman Old Style" w:cs="Bookman Old Style"/>
                <w:spacing w:val="4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KHTI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JA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</w:tc>
      </w:tr>
      <w:tr w:rsidR="004D4AD2" w:rsidRPr="001B4200" w:rsidTr="000975F6">
        <w:trPr>
          <w:trHeight w:hRule="exact" w:val="1443"/>
        </w:trPr>
        <w:tc>
          <w:tcPr>
            <w:tcW w:w="24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3"/>
              <w:ind w:left="21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kht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 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</w:tc>
        <w:tc>
          <w:tcPr>
            <w:tcW w:w="8369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1" w:line="275" w:lineRule="auto"/>
              <w:ind w:left="210" w:right="33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faa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for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 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um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san,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nsep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stan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tek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Kepen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 Be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</w:p>
        </w:tc>
      </w:tr>
      <w:tr w:rsidR="004D4AD2" w:rsidRPr="001B4200" w:rsidTr="000975F6">
        <w:trPr>
          <w:trHeight w:hRule="exact" w:val="553"/>
        </w:trPr>
        <w:tc>
          <w:tcPr>
            <w:tcW w:w="10789" w:type="dxa"/>
            <w:gridSpan w:val="4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BEBEBE"/>
          </w:tcPr>
          <w:p w:rsidR="004D4AD2" w:rsidRPr="001B4200" w:rsidRDefault="004D4AD2" w:rsidP="000975F6">
            <w:pPr>
              <w:spacing w:before="43"/>
              <w:ind w:left="185" w:right="3718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.    </w:t>
            </w:r>
            <w:r w:rsidRPr="001B4200">
              <w:rPr>
                <w:rFonts w:ascii="Bookman Old Style" w:eastAsia="Bookman Old Style" w:hAnsi="Bookman Old Style" w:cs="Bookman Old Style"/>
                <w:spacing w:val="37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</w:p>
        </w:tc>
      </w:tr>
      <w:tr w:rsidR="004D4AD2" w:rsidRPr="001B4200" w:rsidTr="00782CCB">
        <w:trPr>
          <w:trHeight w:hRule="exact" w:val="544"/>
        </w:trPr>
        <w:tc>
          <w:tcPr>
            <w:tcW w:w="24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6A6A6"/>
          </w:tcPr>
          <w:p w:rsidR="004D4AD2" w:rsidRPr="001B4200" w:rsidRDefault="004D4AD2" w:rsidP="00782CCB">
            <w:pPr>
              <w:spacing w:before="42"/>
              <w:ind w:left="568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Kom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6A6A6"/>
          </w:tcPr>
          <w:p w:rsidR="004D4AD2" w:rsidRPr="001B4200" w:rsidRDefault="004D4AD2" w:rsidP="00782CCB">
            <w:pPr>
              <w:spacing w:before="42"/>
              <w:ind w:left="21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Level</w:t>
            </w:r>
          </w:p>
        </w:tc>
        <w:tc>
          <w:tcPr>
            <w:tcW w:w="26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6A6A6"/>
          </w:tcPr>
          <w:p w:rsidR="004D4AD2" w:rsidRPr="001B4200" w:rsidRDefault="004D4AD2" w:rsidP="00782CCB">
            <w:pPr>
              <w:spacing w:before="42"/>
              <w:ind w:left="827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</w:p>
        </w:tc>
        <w:tc>
          <w:tcPr>
            <w:tcW w:w="468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6A6A6"/>
          </w:tcPr>
          <w:p w:rsidR="004D4AD2" w:rsidRPr="001B4200" w:rsidRDefault="004D4AD2" w:rsidP="00782CCB">
            <w:pPr>
              <w:spacing w:before="42"/>
              <w:ind w:left="1177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</w:p>
        </w:tc>
      </w:tr>
      <w:tr w:rsidR="004D4AD2" w:rsidRPr="001B4200" w:rsidTr="000975F6">
        <w:trPr>
          <w:trHeight w:hRule="exact" w:val="478"/>
        </w:trPr>
        <w:tc>
          <w:tcPr>
            <w:tcW w:w="10789" w:type="dxa"/>
            <w:gridSpan w:val="4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5" w:line="10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4D4AD2" w:rsidRPr="001B4200" w:rsidRDefault="004D4AD2" w:rsidP="00782CCB">
            <w:pPr>
              <w:ind w:left="174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68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</w:p>
        </w:tc>
      </w:tr>
      <w:tr w:rsidR="004D4AD2" w:rsidRPr="001B4200" w:rsidTr="004948DA">
        <w:trPr>
          <w:trHeight w:hRule="exact" w:val="5658"/>
        </w:trPr>
        <w:tc>
          <w:tcPr>
            <w:tcW w:w="24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38"/>
              <w:ind w:left="25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1.</w:t>
            </w:r>
            <w:r w:rsidRPr="001B4200">
              <w:rPr>
                <w:rFonts w:ascii="Bookman Old Style" w:eastAsia="Bookman Old Style" w:hAnsi="Bookman Old Style" w:cs="Bookman Old Style"/>
                <w:spacing w:val="6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gr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1"/>
              <w:ind w:left="380" w:right="385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6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38" w:line="276" w:lineRule="auto"/>
              <w:ind w:left="210" w:right="117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n,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r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 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 se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et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</w:p>
        </w:tc>
        <w:tc>
          <w:tcPr>
            <w:tcW w:w="468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B4200" w:rsidRDefault="004D4AD2" w:rsidP="001B4200">
            <w:pPr>
              <w:spacing w:before="38" w:line="276" w:lineRule="auto"/>
              <w:ind w:left="737" w:right="444" w:hanging="501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 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de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et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ka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4D4AD2" w:rsidRPr="001B4200" w:rsidRDefault="001B4200" w:rsidP="001B4200">
            <w:pPr>
              <w:spacing w:before="38" w:line="276" w:lineRule="auto"/>
              <w:ind w:left="737" w:right="444" w:hanging="501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3.2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gramEnd"/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 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 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 d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te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g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ur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b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gi 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 d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 b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 se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 de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n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n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d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et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ka 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d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 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g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d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4D4AD2" w:rsidRPr="001B4200" w:rsidRDefault="004D4AD2" w:rsidP="0013567F">
            <w:pPr>
              <w:spacing w:before="40" w:line="275" w:lineRule="auto"/>
              <w:ind w:left="737" w:right="434" w:hanging="501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eva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 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 pe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 di 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n.</w:t>
            </w:r>
          </w:p>
        </w:tc>
      </w:tr>
      <w:tr w:rsidR="004D4AD2" w:rsidRPr="001B4200" w:rsidTr="00955ED8">
        <w:trPr>
          <w:trHeight w:hRule="exact" w:val="4956"/>
        </w:trPr>
        <w:tc>
          <w:tcPr>
            <w:tcW w:w="24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38"/>
              <w:ind w:left="25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2.</w:t>
            </w:r>
            <w:r w:rsidRPr="001B4200">
              <w:rPr>
                <w:rFonts w:ascii="Bookman Old Style" w:eastAsia="Bookman Old Style" w:hAnsi="Bookman Old Style" w:cs="Bookman Old Style"/>
                <w:spacing w:val="6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rj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sama</w:t>
            </w: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1"/>
              <w:ind w:left="380" w:right="385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6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38" w:line="276" w:lineRule="auto"/>
              <w:ind w:left="210" w:right="259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rj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</w:p>
        </w:tc>
        <w:tc>
          <w:tcPr>
            <w:tcW w:w="468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A13277">
            <w:pPr>
              <w:tabs>
                <w:tab w:val="left" w:pos="4337"/>
              </w:tabs>
              <w:spacing w:before="38" w:line="276" w:lineRule="auto"/>
              <w:ind w:left="647" w:right="34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948DA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gramEnd"/>
            <w:r w:rsidR="004948DA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n/k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 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 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t,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948DA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si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g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955ED8" w:rsidRPr="001B4200" w:rsidRDefault="004D4AD2" w:rsidP="00955ED8">
            <w:pPr>
              <w:spacing w:line="275" w:lineRule="auto"/>
              <w:ind w:left="647" w:right="415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ul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-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/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k, be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sec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="00955ED8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955ED8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955ED8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="00955ED8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="00955ED8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ny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="00955ED8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saikan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="00955ED8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pek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rj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aa</w:t>
            </w:r>
            <w:r w:rsidR="00955ED8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y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955ED8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="00955ED8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="00955ED8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t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="00955ED8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et 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k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="00955ED8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ne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="00955ED8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 ke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="00955ED8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="00955ED8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 d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="00955ED8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n/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955ED8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955ED8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u 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="00955ED8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955ED8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 k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="00955ED8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955ED8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4D4AD2" w:rsidRPr="001B4200" w:rsidRDefault="004D4AD2" w:rsidP="00A13277">
            <w:pPr>
              <w:tabs>
                <w:tab w:val="left" w:pos="4337"/>
              </w:tabs>
              <w:spacing w:before="40" w:line="276" w:lineRule="auto"/>
              <w:ind w:left="647" w:right="34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</w:tbl>
    <w:p w:rsidR="004D4AD2" w:rsidRPr="001B4200" w:rsidRDefault="004D4AD2" w:rsidP="004D4AD2">
      <w:pPr>
        <w:rPr>
          <w:rFonts w:ascii="Bookman Old Style" w:hAnsi="Bookman Old Style"/>
          <w:sz w:val="24"/>
          <w:szCs w:val="24"/>
        </w:rPr>
        <w:sectPr w:rsidR="004D4AD2" w:rsidRPr="001B4200" w:rsidSect="00955ED8">
          <w:pgSz w:w="12240" w:h="20160" w:code="5"/>
          <w:pgMar w:top="1640" w:right="620" w:bottom="2160" w:left="620" w:header="720" w:footer="720" w:gutter="0"/>
          <w:cols w:space="720"/>
        </w:sectPr>
      </w:pPr>
    </w:p>
    <w:p w:rsidR="004D4AD2" w:rsidRPr="001B4200" w:rsidRDefault="004D4AD2" w:rsidP="004D4AD2">
      <w:pPr>
        <w:spacing w:before="3" w:line="80" w:lineRule="exact"/>
        <w:rPr>
          <w:rFonts w:ascii="Bookman Old Style" w:hAnsi="Bookman Old Style"/>
          <w:sz w:val="24"/>
          <w:szCs w:val="24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/>
      </w:tblPr>
      <w:tblGrid>
        <w:gridCol w:w="2420"/>
        <w:gridCol w:w="992"/>
        <w:gridCol w:w="2696"/>
        <w:gridCol w:w="4681"/>
      </w:tblGrid>
      <w:tr w:rsidR="004D4AD2" w:rsidRPr="001B4200" w:rsidTr="005574A5">
        <w:trPr>
          <w:trHeight w:hRule="exact" w:val="1738"/>
        </w:trPr>
        <w:tc>
          <w:tcPr>
            <w:tcW w:w="24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8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5574A5">
            <w:pPr>
              <w:spacing w:before="41" w:line="276" w:lineRule="auto"/>
              <w:ind w:left="647" w:right="221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d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 ke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ny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es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k.</w:t>
            </w:r>
          </w:p>
        </w:tc>
      </w:tr>
      <w:tr w:rsidR="004D4AD2" w:rsidRPr="001B4200" w:rsidTr="005E575D">
        <w:trPr>
          <w:trHeight w:hRule="exact" w:val="6391"/>
        </w:trPr>
        <w:tc>
          <w:tcPr>
            <w:tcW w:w="24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38"/>
              <w:ind w:left="25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</w:t>
            </w:r>
            <w:r w:rsidRPr="001B4200">
              <w:rPr>
                <w:rFonts w:ascii="Bookman Old Style" w:eastAsia="Bookman Old Style" w:hAnsi="Bookman Old Style" w:cs="Bookman Old Style"/>
                <w:spacing w:val="6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Kom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1"/>
              <w:ind w:left="380" w:right="385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6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406EF3">
            <w:pPr>
              <w:spacing w:before="38" w:line="276" w:lineRule="auto"/>
              <w:ind w:left="210" w:right="269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 secara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 te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 Be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si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n/t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ny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for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</w:p>
          <w:p w:rsidR="004D4AD2" w:rsidRPr="001B4200" w:rsidRDefault="004D4AD2" w:rsidP="00782CCB">
            <w:pPr>
              <w:ind w:left="21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/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t/</w:t>
            </w:r>
          </w:p>
          <w:p w:rsidR="004D4AD2" w:rsidRPr="001B4200" w:rsidRDefault="004D4AD2" w:rsidP="00782CCB">
            <w:pPr>
              <w:spacing w:before="39"/>
              <w:ind w:left="21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eks</w:t>
            </w:r>
          </w:p>
        </w:tc>
        <w:tc>
          <w:tcPr>
            <w:tcW w:w="468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5C2754">
            <w:pPr>
              <w:spacing w:before="38" w:line="276" w:lineRule="auto"/>
              <w:ind w:left="647" w:right="25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for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/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 d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 tepat,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gga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 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n.</w:t>
            </w:r>
          </w:p>
          <w:p w:rsidR="004D4AD2" w:rsidRPr="001B4200" w:rsidRDefault="004D4AD2" w:rsidP="005C2754">
            <w:pPr>
              <w:spacing w:before="38" w:line="276" w:lineRule="auto"/>
              <w:ind w:left="647" w:right="25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g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um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ngga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 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g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n.</w:t>
            </w:r>
          </w:p>
          <w:p w:rsidR="004D4AD2" w:rsidRPr="001B4200" w:rsidRDefault="004D4AD2" w:rsidP="005C2754">
            <w:pPr>
              <w:spacing w:before="40" w:line="276" w:lineRule="auto"/>
              <w:ind w:left="647" w:right="25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n/p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/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h/ 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/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sal y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 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eks;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 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y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 be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eda;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 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sal</w:t>
            </w:r>
            <w:r w:rsidR="005C2754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nci 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p.</w:t>
            </w:r>
          </w:p>
        </w:tc>
      </w:tr>
      <w:tr w:rsidR="004D4AD2" w:rsidRPr="001B4200" w:rsidTr="005C2754">
        <w:trPr>
          <w:trHeight w:hRule="exact" w:val="3511"/>
        </w:trPr>
        <w:tc>
          <w:tcPr>
            <w:tcW w:w="24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38"/>
              <w:ind w:left="25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4.</w:t>
            </w:r>
            <w:r w:rsidRPr="001B4200">
              <w:rPr>
                <w:rFonts w:ascii="Bookman Old Style" w:eastAsia="Bookman Old Style" w:hAnsi="Bookman Old Style" w:cs="Bookman Old Style"/>
                <w:spacing w:val="6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</w:t>
            </w:r>
          </w:p>
          <w:p w:rsidR="004D4AD2" w:rsidRPr="001B4200" w:rsidRDefault="004D4AD2" w:rsidP="00782CCB">
            <w:pPr>
              <w:spacing w:before="39"/>
              <w:ind w:left="53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1"/>
              <w:ind w:left="380" w:right="385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6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38" w:line="276" w:lineRule="auto"/>
              <w:ind w:left="210" w:right="18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etapk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t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et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 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</w:p>
          <w:p w:rsidR="004D4AD2" w:rsidRPr="001B4200" w:rsidRDefault="004D4AD2" w:rsidP="00782CCB">
            <w:pPr>
              <w:spacing w:before="1" w:line="275" w:lineRule="auto"/>
              <w:ind w:left="210" w:right="8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gramStart"/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te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gu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 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  <w:tc>
          <w:tcPr>
            <w:tcW w:w="468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5C2754">
            <w:pPr>
              <w:spacing w:before="38" w:line="276" w:lineRule="auto"/>
              <w:ind w:left="647" w:right="25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etapk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t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et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 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gi 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get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tetapk</w:t>
            </w:r>
            <w:r w:rsidRPr="001B4200">
              <w:rPr>
                <w:rFonts w:ascii="Bookman Old Style" w:eastAsia="Bookman Old Style" w:hAnsi="Bookman Old Style" w:cs="Bookman Old Style"/>
                <w:spacing w:val="-4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4D4AD2" w:rsidRPr="001B4200" w:rsidRDefault="004D4AD2" w:rsidP="005C2754">
            <w:pPr>
              <w:spacing w:before="40" w:line="276" w:lineRule="auto"/>
              <w:ind w:left="647" w:right="25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te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ur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cap</w:t>
            </w:r>
            <w:r w:rsidRPr="001B4200">
              <w:rPr>
                <w:rFonts w:ascii="Bookman Old Style" w:eastAsia="Bookman Old Style" w:hAnsi="Bookman Old Style" w:cs="Bookman Old Style"/>
                <w:spacing w:val="-4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4D4AD2" w:rsidRPr="001B4200" w:rsidRDefault="004D4AD2" w:rsidP="005C2754">
            <w:pPr>
              <w:spacing w:before="40" w:line="276" w:lineRule="auto"/>
              <w:ind w:left="647" w:right="25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 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en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4D4AD2" w:rsidRPr="001B4200" w:rsidTr="005E575D">
        <w:trPr>
          <w:trHeight w:hRule="exact" w:val="4681"/>
        </w:trPr>
        <w:tc>
          <w:tcPr>
            <w:tcW w:w="2420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4D4AD2" w:rsidRPr="001B4200" w:rsidRDefault="004D4AD2" w:rsidP="00907020">
            <w:pPr>
              <w:spacing w:before="41"/>
              <w:ind w:left="212" w:right="16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5.</w:t>
            </w:r>
            <w:r w:rsidR="00907020" w:rsidRPr="001B4200">
              <w:rPr>
                <w:rFonts w:ascii="Bookman Old Style" w:eastAsia="Bookman Old Style" w:hAnsi="Bookman Old Style" w:cs="Bookman Old Style"/>
                <w:spacing w:val="6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  <w:p w:rsidR="004D4AD2" w:rsidRPr="001B4200" w:rsidRDefault="004D4AD2" w:rsidP="00782CCB">
            <w:pPr>
              <w:spacing w:before="40"/>
              <w:ind w:left="498" w:right="1139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3"/>
              <w:ind w:left="380" w:right="385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696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1" w:line="276" w:lineRule="auto"/>
              <w:ind w:left="210" w:right="29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u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faa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 se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r w:rsidRPr="001B4200">
              <w:rPr>
                <w:rFonts w:ascii="Bookman Old Style" w:eastAsia="Bookman Old Style" w:hAnsi="Bookman Old Style" w:cs="Bookman Old Style"/>
                <w:spacing w:val="-4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ki stand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r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 di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 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  <w:tc>
          <w:tcPr>
            <w:tcW w:w="4681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4D4AD2" w:rsidRPr="001B4200" w:rsidRDefault="004D4AD2" w:rsidP="005C2754">
            <w:pPr>
              <w:spacing w:before="41" w:line="276" w:lineRule="auto"/>
              <w:ind w:left="647" w:right="25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mi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h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n/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eda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 be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(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 pe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)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 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rj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cara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ne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k.</w:t>
            </w:r>
          </w:p>
          <w:p w:rsidR="004D4AD2" w:rsidRPr="001B4200" w:rsidRDefault="004D4AD2" w:rsidP="005E575D">
            <w:pPr>
              <w:spacing w:before="38" w:line="276" w:lineRule="auto"/>
              <w:ind w:left="647" w:right="25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</w:p>
        </w:tc>
      </w:tr>
      <w:tr w:rsidR="004D4AD2" w:rsidRPr="001B4200" w:rsidTr="00410CB5">
        <w:trPr>
          <w:trHeight w:hRule="exact" w:val="3963"/>
        </w:trPr>
        <w:tc>
          <w:tcPr>
            <w:tcW w:w="24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4AD2" w:rsidRPr="001B4200" w:rsidRDefault="004D4AD2" w:rsidP="00782CC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4AD2" w:rsidRPr="001B4200" w:rsidRDefault="004D4AD2" w:rsidP="00782CC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4AD2" w:rsidRPr="001B4200" w:rsidRDefault="004D4AD2" w:rsidP="00782CC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4AD2" w:rsidRPr="001B4200" w:rsidRDefault="005E575D" w:rsidP="00410CB5">
            <w:pPr>
              <w:spacing w:line="276" w:lineRule="auto"/>
              <w:ind w:left="647" w:right="25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 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h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 de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cara- 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 st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ekt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 t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p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ro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 se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gga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gi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 p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 di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k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 p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 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 ke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4D4AD2" w:rsidRPr="001B4200" w:rsidRDefault="004D4AD2" w:rsidP="00410CB5">
            <w:pPr>
              <w:spacing w:before="40" w:line="276" w:lineRule="auto"/>
              <w:ind w:left="647" w:right="25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car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- cara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 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val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sal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 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</w:p>
        </w:tc>
      </w:tr>
      <w:tr w:rsidR="004D4AD2" w:rsidRPr="001B4200" w:rsidTr="007061D3">
        <w:trPr>
          <w:trHeight w:hRule="exact" w:val="7303"/>
        </w:trPr>
        <w:tc>
          <w:tcPr>
            <w:tcW w:w="242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CB2033">
            <w:pPr>
              <w:spacing w:before="41"/>
              <w:ind w:left="535" w:right="75" w:hanging="284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6.Pe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 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3"/>
              <w:ind w:left="380" w:right="385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696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1" w:line="276" w:lineRule="auto"/>
              <w:ind w:left="210" w:right="248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g.</w:t>
            </w:r>
          </w:p>
        </w:tc>
        <w:tc>
          <w:tcPr>
            <w:tcW w:w="4681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410CB5">
            <w:pPr>
              <w:spacing w:before="41" w:line="276" w:lineRule="auto"/>
              <w:ind w:left="647" w:right="25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-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 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 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w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seb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4D4AD2" w:rsidRPr="001B4200" w:rsidRDefault="004D4AD2" w:rsidP="00410CB5">
            <w:pPr>
              <w:spacing w:before="40" w:line="276" w:lineRule="auto"/>
              <w:ind w:left="647" w:right="25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w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nya</w:t>
            </w:r>
            <w:r w:rsidRPr="001B4200">
              <w:rPr>
                <w:rFonts w:ascii="Bookman Old Style" w:eastAsia="Bookman Old Style" w:hAnsi="Bookman Old Style" w:cs="Bookman Old Style"/>
                <w:spacing w:val="-4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g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;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de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w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410CB5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410CB5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 be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gi 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w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n.</w:t>
            </w:r>
          </w:p>
          <w:p w:rsidR="004D4AD2" w:rsidRPr="001B4200" w:rsidRDefault="004D4AD2" w:rsidP="00410CB5">
            <w:pPr>
              <w:spacing w:before="40" w:line="276" w:lineRule="auto"/>
              <w:ind w:left="647" w:right="25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kep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wahan;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caya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 p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 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wahan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car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nya</w:t>
            </w:r>
            <w:r w:rsidRPr="001B4200">
              <w:rPr>
                <w:rFonts w:ascii="Bookman Old Style" w:eastAsia="Bookman Old Style" w:hAnsi="Bookman Old Style" w:cs="Bookman Old Style"/>
                <w:spacing w:val="-4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;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 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tu 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w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 be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ng.</w:t>
            </w:r>
          </w:p>
        </w:tc>
      </w:tr>
      <w:tr w:rsidR="004D4AD2" w:rsidRPr="001B4200" w:rsidTr="00782CCB">
        <w:trPr>
          <w:trHeight w:hRule="exact" w:val="3401"/>
        </w:trPr>
        <w:tc>
          <w:tcPr>
            <w:tcW w:w="24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061D3">
            <w:pPr>
              <w:spacing w:before="38"/>
              <w:ind w:left="251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7.</w:t>
            </w:r>
            <w:r w:rsidRPr="001B4200">
              <w:rPr>
                <w:rFonts w:ascii="Bookman Old Style" w:eastAsia="Bookman Old Style" w:hAnsi="Bookman Old Style" w:cs="Bookman Old Style"/>
                <w:spacing w:val="6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</w:p>
          <w:p w:rsidR="004D4AD2" w:rsidRPr="001B4200" w:rsidRDefault="004D4AD2" w:rsidP="007061D3">
            <w:pPr>
              <w:spacing w:before="41"/>
              <w:ind w:left="535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061D3">
            <w:pPr>
              <w:spacing w:before="41"/>
              <w:ind w:left="380" w:right="385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6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061D3">
            <w:pPr>
              <w:spacing w:before="38" w:line="276" w:lineRule="auto"/>
              <w:ind w:left="210" w:right="371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u  </w:t>
            </w:r>
            <w:r w:rsidRPr="001B4200">
              <w:rPr>
                <w:rFonts w:ascii="Bookman Old Style" w:eastAsia="Bookman Old Style" w:hAnsi="Bookman Old Style" w:cs="Bookman Old Style"/>
                <w:spacing w:val="68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g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ti pe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n,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pe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sec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 tepat</w:t>
            </w:r>
          </w:p>
        </w:tc>
        <w:tc>
          <w:tcPr>
            <w:tcW w:w="468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B824A4">
            <w:pPr>
              <w:spacing w:before="38" w:line="278" w:lineRule="auto"/>
              <w:ind w:left="647" w:right="34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g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n.</w:t>
            </w:r>
          </w:p>
          <w:p w:rsidR="004D4AD2" w:rsidRPr="001B4200" w:rsidRDefault="004D4AD2" w:rsidP="00B824A4">
            <w:pPr>
              <w:spacing w:before="35" w:line="276" w:lineRule="auto"/>
              <w:ind w:left="647" w:right="34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 secara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ul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-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ka 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n.</w:t>
            </w:r>
          </w:p>
          <w:p w:rsidR="004D4AD2" w:rsidRPr="001B4200" w:rsidRDefault="004D4AD2" w:rsidP="00B824A4">
            <w:pPr>
              <w:spacing w:before="40" w:line="276" w:lineRule="auto"/>
              <w:ind w:left="647" w:right="34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pe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 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h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nya secara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t.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 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 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h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 pe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n.</w:t>
            </w:r>
          </w:p>
        </w:tc>
      </w:tr>
      <w:tr w:rsidR="004D4AD2" w:rsidRPr="001B4200" w:rsidTr="00782CCB">
        <w:trPr>
          <w:trHeight w:hRule="exact" w:val="2770"/>
        </w:trPr>
        <w:tc>
          <w:tcPr>
            <w:tcW w:w="24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061D3">
            <w:pPr>
              <w:spacing w:before="39"/>
              <w:ind w:left="498" w:right="652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061D3">
            <w:pPr>
              <w:spacing w:before="43"/>
              <w:ind w:left="380" w:right="385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6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061D3">
            <w:pPr>
              <w:spacing w:before="41" w:line="276" w:lineRule="auto"/>
              <w:ind w:left="210" w:right="248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468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B824A4">
            <w:pPr>
              <w:spacing w:before="37" w:line="276" w:lineRule="auto"/>
              <w:ind w:left="647" w:right="34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</w:p>
        </w:tc>
      </w:tr>
    </w:tbl>
    <w:p w:rsidR="004D4AD2" w:rsidRPr="001B4200" w:rsidRDefault="004D4AD2" w:rsidP="007061D3">
      <w:pPr>
        <w:jc w:val="both"/>
        <w:rPr>
          <w:rFonts w:ascii="Bookman Old Style" w:hAnsi="Bookman Old Style"/>
          <w:sz w:val="24"/>
          <w:szCs w:val="24"/>
        </w:rPr>
        <w:sectPr w:rsidR="004D4AD2" w:rsidRPr="001B4200" w:rsidSect="004948DA">
          <w:pgSz w:w="12240" w:h="20160" w:code="5"/>
          <w:pgMar w:top="1600" w:right="620" w:bottom="280" w:left="620" w:header="720" w:footer="720" w:gutter="0"/>
          <w:cols w:space="720"/>
        </w:sectPr>
      </w:pPr>
    </w:p>
    <w:p w:rsidR="004D4AD2" w:rsidRPr="001B4200" w:rsidRDefault="004D4AD2" w:rsidP="007061D3">
      <w:pPr>
        <w:spacing w:before="3" w:line="80" w:lineRule="exact"/>
        <w:jc w:val="both"/>
        <w:rPr>
          <w:rFonts w:ascii="Bookman Old Style" w:hAnsi="Bookman Old Style"/>
          <w:sz w:val="24"/>
          <w:szCs w:val="24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/>
      </w:tblPr>
      <w:tblGrid>
        <w:gridCol w:w="1985"/>
        <w:gridCol w:w="7"/>
        <w:gridCol w:w="428"/>
        <w:gridCol w:w="992"/>
        <w:gridCol w:w="566"/>
        <w:gridCol w:w="8"/>
        <w:gridCol w:w="2122"/>
        <w:gridCol w:w="424"/>
        <w:gridCol w:w="8"/>
        <w:gridCol w:w="1406"/>
        <w:gridCol w:w="8"/>
        <w:gridCol w:w="1409"/>
        <w:gridCol w:w="8"/>
        <w:gridCol w:w="1418"/>
        <w:gridCol w:w="9"/>
        <w:gridCol w:w="7"/>
        <w:gridCol w:w="9"/>
      </w:tblGrid>
      <w:tr w:rsidR="004D4AD2" w:rsidRPr="001B4200" w:rsidTr="00F035CE">
        <w:trPr>
          <w:gridAfter w:val="3"/>
          <w:wAfter w:w="25" w:type="dxa"/>
          <w:trHeight w:hRule="exact" w:val="4708"/>
        </w:trPr>
        <w:tc>
          <w:tcPr>
            <w:tcW w:w="2420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7C96" w:rsidRPr="001B4200" w:rsidRDefault="00657C96" w:rsidP="00657C96">
            <w:pPr>
              <w:spacing w:before="41"/>
              <w:ind w:left="365" w:right="439" w:hanging="243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8.Pe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il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</w:p>
          <w:p w:rsidR="004D4AD2" w:rsidRPr="001B4200" w:rsidRDefault="00657C96" w:rsidP="00657C96">
            <w:pPr>
              <w:ind w:left="365" w:hanging="243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657C96" w:rsidP="00657C96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69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657C96" w:rsidP="00657C96">
            <w:pPr>
              <w:ind w:left="193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be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ny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o keb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</w:p>
        </w:tc>
        <w:tc>
          <w:tcPr>
            <w:tcW w:w="4681" w:type="dxa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7C96" w:rsidRPr="001B4200" w:rsidRDefault="00657C96" w:rsidP="00657C96">
            <w:pPr>
              <w:spacing w:before="41" w:line="276" w:lineRule="auto"/>
              <w:ind w:left="647" w:right="34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4D4AD2" w:rsidRPr="00657C96" w:rsidRDefault="00657C96" w:rsidP="00657C96">
            <w:pPr>
              <w:ind w:left="647" w:right="344" w:hanging="450"/>
              <w:jc w:val="both"/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 te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 ke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san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l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c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 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da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 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s,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ti 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ns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 ke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-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4D4AD2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4D4AD2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n.</w:t>
            </w:r>
          </w:p>
          <w:p w:rsidR="004D4AD2" w:rsidRPr="001B4200" w:rsidRDefault="004D4AD2" w:rsidP="00657C96">
            <w:pPr>
              <w:spacing w:before="77" w:line="276" w:lineRule="auto"/>
              <w:ind w:left="647" w:right="34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o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il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4D4AD2" w:rsidRPr="001B4200" w:rsidTr="00F035CE">
        <w:trPr>
          <w:gridAfter w:val="3"/>
          <w:wAfter w:w="25" w:type="dxa"/>
          <w:trHeight w:hRule="exact" w:val="470"/>
        </w:trPr>
        <w:tc>
          <w:tcPr>
            <w:tcW w:w="10789" w:type="dxa"/>
            <w:gridSpan w:val="14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4D4AD2" w:rsidRPr="001B4200" w:rsidRDefault="004D4AD2" w:rsidP="007061D3">
            <w:pPr>
              <w:spacing w:before="7" w:line="100" w:lineRule="exact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  <w:p w:rsidR="004D4AD2" w:rsidRPr="001B4200" w:rsidRDefault="004D4AD2" w:rsidP="007061D3">
            <w:pPr>
              <w:ind w:left="174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B.</w:t>
            </w:r>
            <w:r w:rsidRPr="001B4200">
              <w:rPr>
                <w:rFonts w:ascii="Bookman Old Style" w:eastAsia="Bookman Old Style" w:hAnsi="Bookman Old Style" w:cs="Bookman Old Style"/>
                <w:spacing w:val="56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l 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</w:p>
        </w:tc>
      </w:tr>
      <w:tr w:rsidR="004D4AD2" w:rsidRPr="001B4200" w:rsidTr="00F035CE">
        <w:trPr>
          <w:gridAfter w:val="3"/>
          <w:wAfter w:w="25" w:type="dxa"/>
          <w:trHeight w:hRule="exact" w:val="6481"/>
        </w:trPr>
        <w:tc>
          <w:tcPr>
            <w:tcW w:w="2420" w:type="dxa"/>
            <w:gridSpan w:val="3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4D4AD2" w:rsidRPr="001B4200" w:rsidRDefault="004D4AD2" w:rsidP="007061D3">
            <w:pPr>
              <w:spacing w:before="38"/>
              <w:ind w:left="251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9.</w:t>
            </w:r>
            <w:r w:rsidRPr="001B4200">
              <w:rPr>
                <w:rFonts w:ascii="Bookman Old Style" w:eastAsia="Bookman Old Style" w:hAnsi="Bookman Old Style" w:cs="Bookman Old Style"/>
                <w:spacing w:val="6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 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</w:t>
            </w: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4D4AD2" w:rsidRPr="001B4200" w:rsidRDefault="004D4AD2" w:rsidP="007061D3">
            <w:pPr>
              <w:spacing w:before="41"/>
              <w:ind w:left="320" w:right="445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696" w:type="dxa"/>
            <w:gridSpan w:val="3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4D4AD2" w:rsidRPr="001B4200" w:rsidRDefault="004D4AD2" w:rsidP="007061D3">
            <w:pPr>
              <w:spacing w:before="38" w:line="276" w:lineRule="auto"/>
              <w:ind w:left="208" w:right="363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om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n,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 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</w:tc>
        <w:tc>
          <w:tcPr>
            <w:tcW w:w="4681" w:type="dxa"/>
            <w:gridSpan w:val="7"/>
            <w:tcBorders>
              <w:top w:val="single" w:sz="7" w:space="0" w:color="000000"/>
              <w:left w:val="single" w:sz="7" w:space="0" w:color="000000"/>
              <w:bottom w:val="single" w:sz="4" w:space="0" w:color="auto"/>
              <w:right w:val="single" w:sz="7" w:space="0" w:color="000000"/>
            </w:tcBorders>
          </w:tcPr>
          <w:p w:rsidR="004D4AD2" w:rsidRPr="001B4200" w:rsidRDefault="004D4AD2" w:rsidP="007061D3">
            <w:pPr>
              <w:spacing w:before="38" w:line="276" w:lineRule="auto"/>
              <w:ind w:left="647" w:right="365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om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or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-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g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 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nsi 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n.</w:t>
            </w:r>
          </w:p>
          <w:p w:rsidR="004D4AD2" w:rsidRPr="001B4200" w:rsidRDefault="004D4AD2" w:rsidP="007061D3">
            <w:pPr>
              <w:spacing w:before="40" w:line="276" w:lineRule="auto"/>
              <w:ind w:left="647" w:right="405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eta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 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im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 se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 se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d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</w:t>
            </w:r>
            <w:r w:rsidRPr="001B4200">
              <w:rPr>
                <w:rFonts w:ascii="Bookman Old Style" w:eastAsia="Bookman Old Style" w:hAnsi="Bookman Old Style" w:cs="Bookman Old Style"/>
                <w:spacing w:val="-4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 be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 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kes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 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nya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k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4D4AD2" w:rsidRPr="001B4200" w:rsidRDefault="004D4AD2" w:rsidP="007061D3">
            <w:pPr>
              <w:spacing w:before="38" w:line="276" w:lineRule="auto"/>
              <w:ind w:left="647" w:right="297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ny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saikan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u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ur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u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</w:p>
        </w:tc>
      </w:tr>
      <w:tr w:rsidR="004D4AD2" w:rsidRPr="001B4200" w:rsidTr="00F035CE">
        <w:trPr>
          <w:gridAfter w:val="3"/>
          <w:wAfter w:w="25" w:type="dxa"/>
          <w:trHeight w:hRule="exact" w:val="468"/>
        </w:trPr>
        <w:tc>
          <w:tcPr>
            <w:tcW w:w="10789" w:type="dxa"/>
            <w:gridSpan w:val="14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D4AD2" w:rsidRPr="001B4200" w:rsidRDefault="004D4AD2" w:rsidP="00782CCB">
            <w:pPr>
              <w:spacing w:before="7" w:line="10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4D4AD2" w:rsidRPr="001B4200" w:rsidRDefault="004D4AD2" w:rsidP="00782CCB">
            <w:pPr>
              <w:ind w:left="174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C.</w:t>
            </w:r>
            <w:r w:rsidRPr="001B4200">
              <w:rPr>
                <w:rFonts w:ascii="Bookman Old Style" w:eastAsia="Bookman Old Style" w:hAnsi="Bookman Old Style" w:cs="Bookman Old Style"/>
                <w:spacing w:val="56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Tek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</w:p>
        </w:tc>
      </w:tr>
      <w:tr w:rsidR="004D4AD2" w:rsidRPr="001B4200" w:rsidTr="00F035CE">
        <w:trPr>
          <w:gridAfter w:val="3"/>
          <w:wAfter w:w="25" w:type="dxa"/>
          <w:trHeight w:hRule="exact" w:val="11343"/>
        </w:trPr>
        <w:tc>
          <w:tcPr>
            <w:tcW w:w="2420" w:type="dxa"/>
            <w:gridSpan w:val="3"/>
            <w:tcBorders>
              <w:top w:val="single" w:sz="4" w:space="0" w:color="auto"/>
              <w:left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1" w:line="276" w:lineRule="auto"/>
              <w:ind w:left="535" w:right="201" w:hanging="36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lastRenderedPageBreak/>
              <w:t>10</w:t>
            </w:r>
            <w:r w:rsidRPr="001B4200">
              <w:rPr>
                <w:rFonts w:ascii="Bookman Old Style" w:eastAsia="Bookman Old Style" w:hAnsi="Bookman Old Style" w:cs="Bookman Old Style"/>
                <w:spacing w:val="16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stan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Kebi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k, Kel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 Be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3"/>
              <w:ind w:left="322" w:right="443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696" w:type="dxa"/>
            <w:gridSpan w:val="3"/>
            <w:tcBorders>
              <w:top w:val="single" w:sz="4" w:space="0" w:color="auto"/>
              <w:left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2" w:line="276" w:lineRule="auto"/>
              <w:ind w:left="97" w:right="10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ev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te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 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nsep keb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ks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l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 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ev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 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 be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</w:p>
        </w:tc>
        <w:tc>
          <w:tcPr>
            <w:tcW w:w="4681" w:type="dxa"/>
            <w:gridSpan w:val="7"/>
            <w:tcBorders>
              <w:top w:val="single" w:sz="4" w:space="0" w:color="auto"/>
              <w:left w:val="single" w:sz="7" w:space="0" w:color="000000"/>
              <w:right w:val="single" w:sz="7" w:space="0" w:color="000000"/>
            </w:tcBorders>
          </w:tcPr>
          <w:p w:rsidR="004D4AD2" w:rsidRPr="001B4200" w:rsidRDefault="004D4AD2" w:rsidP="00531797">
            <w:pPr>
              <w:spacing w:before="41" w:line="276" w:lineRule="auto"/>
              <w:ind w:left="557" w:right="290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 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 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ev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 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 keb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k,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si 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um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skan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te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 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skah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n.</w:t>
            </w:r>
          </w:p>
          <w:p w:rsidR="004D4AD2" w:rsidRPr="001B4200" w:rsidRDefault="004D4AD2" w:rsidP="00531797">
            <w:pPr>
              <w:spacing w:before="40" w:line="276" w:lineRule="auto"/>
              <w:ind w:left="557" w:right="28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u  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 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ev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keb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n,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teks keb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n,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 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ne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n,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ya 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 te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p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keb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stake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 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k,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4D4AD2" w:rsidRPr="001B4200" w:rsidRDefault="004D4AD2" w:rsidP="00531797">
            <w:pPr>
              <w:spacing w:before="40" w:line="276" w:lineRule="auto"/>
              <w:ind w:left="557" w:right="292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 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te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 h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 d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ev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k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eb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pe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>n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k, ke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 d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="00531797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53179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="00531797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ev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te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se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ta     </w:t>
            </w:r>
            <w:r w:rsidRPr="001B4200">
              <w:rPr>
                <w:rFonts w:ascii="Bookman Old Style" w:eastAsia="Bookman Old Style" w:hAnsi="Bookman Old Style" w:cs="Bookman Old Style"/>
                <w:spacing w:val="46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    </w:t>
            </w:r>
            <w:r w:rsidRPr="001B4200">
              <w:rPr>
                <w:rFonts w:ascii="Bookman Old Style" w:eastAsia="Bookman Old Style" w:hAnsi="Bookman Old Style" w:cs="Bookman Old Style"/>
                <w:spacing w:val="47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</w:p>
        </w:tc>
      </w:tr>
      <w:tr w:rsidR="004D4AD2" w:rsidRPr="001B4200" w:rsidTr="00F035CE">
        <w:trPr>
          <w:gridAfter w:val="3"/>
          <w:wAfter w:w="25" w:type="dxa"/>
          <w:trHeight w:hRule="exact" w:val="4963"/>
        </w:trPr>
        <w:tc>
          <w:tcPr>
            <w:tcW w:w="2420" w:type="dxa"/>
            <w:gridSpan w:val="3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38" w:line="276" w:lineRule="auto"/>
              <w:ind w:left="535" w:right="201" w:hanging="36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11</w:t>
            </w:r>
            <w:r w:rsidRPr="001B4200">
              <w:rPr>
                <w:rFonts w:ascii="Bookman Old Style" w:eastAsia="Bookman Old Style" w:hAnsi="Bookman Old Style" w:cs="Bookman Old Style"/>
                <w:spacing w:val="16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v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Kebi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k, Kel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 Be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1"/>
              <w:ind w:left="354" w:right="412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696" w:type="dxa"/>
            <w:gridSpan w:val="3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line="276" w:lineRule="auto"/>
              <w:ind w:left="97" w:right="64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u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ny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dv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     </w:t>
            </w:r>
            <w:r w:rsidRPr="001B4200">
              <w:rPr>
                <w:rFonts w:ascii="Bookman Old Style" w:eastAsia="Bookman Old Style" w:hAnsi="Bookman Old Style" w:cs="Bookman Old Style"/>
                <w:spacing w:val="54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k,    </w:t>
            </w:r>
            <w:r w:rsidRPr="001B4200">
              <w:rPr>
                <w:rFonts w:ascii="Bookman Old Style" w:eastAsia="Bookman Old Style" w:hAnsi="Bookman Old Style" w:cs="Bookman Old Style"/>
                <w:spacing w:val="15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 be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na            </w:t>
            </w:r>
            <w:r w:rsidRPr="001B4200">
              <w:rPr>
                <w:rFonts w:ascii="Bookman Old Style" w:eastAsia="Bookman Old Style" w:hAnsi="Bookman Old Style" w:cs="Bookman Old Style"/>
                <w:spacing w:val="34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  <w:p w:rsidR="004D4AD2" w:rsidRPr="001B4200" w:rsidRDefault="004D4AD2" w:rsidP="00782CCB">
            <w:pPr>
              <w:spacing w:line="240" w:lineRule="exact"/>
              <w:ind w:left="97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</w:p>
        </w:tc>
        <w:tc>
          <w:tcPr>
            <w:tcW w:w="4681" w:type="dxa"/>
            <w:gridSpan w:val="7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531797">
            <w:pPr>
              <w:ind w:left="557" w:right="34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u </w:t>
            </w:r>
            <w:r w:rsidRPr="001B4200">
              <w:rPr>
                <w:rFonts w:ascii="Bookman Old Style" w:eastAsia="Bookman Old Style" w:hAnsi="Bookman Old Style" w:cs="Bookman Old Style"/>
                <w:spacing w:val="29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28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,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ks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dv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k, 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 be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</w:p>
          <w:p w:rsidR="004D4AD2" w:rsidRPr="001B4200" w:rsidRDefault="004D4AD2" w:rsidP="00531797">
            <w:pPr>
              <w:spacing w:before="78"/>
              <w:ind w:left="557" w:right="344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u </w:t>
            </w:r>
            <w:r w:rsidRPr="001B4200">
              <w:rPr>
                <w:rFonts w:ascii="Bookman Old Style" w:eastAsia="Bookman Old Style" w:hAnsi="Bookman Old Style" w:cs="Bookman Old Style"/>
                <w:spacing w:val="6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8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ta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u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v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si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v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m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 kepe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k, 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 be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</w:p>
          <w:p w:rsidR="004D4AD2" w:rsidRPr="001B4200" w:rsidRDefault="004D4AD2" w:rsidP="00531797">
            <w:pPr>
              <w:spacing w:before="78"/>
              <w:ind w:left="557" w:right="344" w:hanging="450"/>
              <w:jc w:val="both"/>
              <w:rPr>
                <w:rFonts w:ascii="Bookman Old Style" w:eastAsia="Bookman Old Style" w:hAnsi="Bookman Old Style" w:cs="Bookman Old Style"/>
                <w:spacing w:val="5"/>
                <w:sz w:val="24"/>
                <w:szCs w:val="24"/>
              </w:rPr>
            </w:pPr>
          </w:p>
        </w:tc>
      </w:tr>
      <w:tr w:rsidR="00531797" w:rsidRPr="001B4200" w:rsidTr="00F035CE">
        <w:trPr>
          <w:gridAfter w:val="3"/>
          <w:wAfter w:w="25" w:type="dxa"/>
          <w:trHeight w:hRule="exact" w:val="2080"/>
        </w:trPr>
        <w:tc>
          <w:tcPr>
            <w:tcW w:w="2420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1797" w:rsidRPr="001B4200" w:rsidRDefault="00531797" w:rsidP="00531797">
            <w:pPr>
              <w:spacing w:before="39"/>
              <w:ind w:left="174" w:right="40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1797" w:rsidRPr="001B4200" w:rsidRDefault="00531797" w:rsidP="00531797">
            <w:pPr>
              <w:spacing w:before="41"/>
              <w:ind w:left="385" w:right="40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  <w:tc>
          <w:tcPr>
            <w:tcW w:w="269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1797" w:rsidRPr="001B4200" w:rsidRDefault="00531797" w:rsidP="00531797">
            <w:pPr>
              <w:spacing w:before="41" w:line="279" w:lineRule="auto"/>
              <w:ind w:left="210" w:right="400"/>
              <w:jc w:val="both"/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</w:pPr>
          </w:p>
        </w:tc>
        <w:tc>
          <w:tcPr>
            <w:tcW w:w="4681" w:type="dxa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31797" w:rsidRPr="001B4200" w:rsidRDefault="00531797" w:rsidP="00531797">
            <w:pPr>
              <w:spacing w:before="39" w:line="276" w:lineRule="auto"/>
              <w:ind w:left="557" w:right="400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u 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st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 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dv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 d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 t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waktu y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te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 se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y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</w:tc>
      </w:tr>
      <w:tr w:rsidR="004D4AD2" w:rsidRPr="001B4200" w:rsidTr="00F035CE">
        <w:trPr>
          <w:gridAfter w:val="3"/>
          <w:wAfter w:w="25" w:type="dxa"/>
          <w:trHeight w:hRule="exact" w:val="5671"/>
        </w:trPr>
        <w:tc>
          <w:tcPr>
            <w:tcW w:w="2420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531797">
            <w:pPr>
              <w:spacing w:before="39"/>
              <w:ind w:left="174" w:right="40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12</w:t>
            </w:r>
            <w:r w:rsidRPr="001B4200">
              <w:rPr>
                <w:rFonts w:ascii="Bookman Old Style" w:eastAsia="Bookman Old Style" w:hAnsi="Bookman Old Style" w:cs="Bookman Old Style"/>
                <w:spacing w:val="16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</w:p>
          <w:p w:rsidR="004D4AD2" w:rsidRPr="001B4200" w:rsidRDefault="004D4AD2" w:rsidP="00531797">
            <w:pPr>
              <w:spacing w:before="41"/>
              <w:ind w:left="535" w:right="40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af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531797">
            <w:pPr>
              <w:spacing w:before="41"/>
              <w:ind w:left="385" w:right="40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69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531797">
            <w:pPr>
              <w:spacing w:before="41" w:line="279" w:lineRule="auto"/>
              <w:ind w:left="210" w:right="40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et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 pe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af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</w:p>
        </w:tc>
        <w:tc>
          <w:tcPr>
            <w:tcW w:w="4681" w:type="dxa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E640AB">
            <w:pPr>
              <w:spacing w:before="39" w:line="276" w:lineRule="auto"/>
              <w:ind w:left="557" w:right="400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 pe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be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for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gk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gi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n.</w:t>
            </w:r>
          </w:p>
          <w:p w:rsidR="004D4AD2" w:rsidRPr="001B4200" w:rsidRDefault="004D4AD2" w:rsidP="00E640AB">
            <w:pPr>
              <w:spacing w:before="40" w:line="276" w:lineRule="auto"/>
              <w:ind w:left="557" w:right="400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</w:t>
            </w:r>
            <w:r w:rsidRPr="001B4200">
              <w:rPr>
                <w:rFonts w:ascii="Bookman Old Style" w:eastAsia="Bookman Old Style" w:hAnsi="Bookman Old Style" w:cs="Bookman Old Style"/>
                <w:spacing w:val="-4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 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 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ir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4D4AD2" w:rsidRPr="001B4200" w:rsidRDefault="004D4AD2" w:rsidP="00E640AB">
            <w:pPr>
              <w:spacing w:before="40" w:line="276" w:lineRule="auto"/>
              <w:ind w:left="557" w:right="400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stas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l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 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 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ir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4D4AD2" w:rsidRPr="001B4200" w:rsidTr="00F035CE">
        <w:trPr>
          <w:gridAfter w:val="3"/>
          <w:wAfter w:w="25" w:type="dxa"/>
          <w:trHeight w:hRule="exact" w:val="4141"/>
        </w:trPr>
        <w:tc>
          <w:tcPr>
            <w:tcW w:w="2420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531797">
            <w:pPr>
              <w:tabs>
                <w:tab w:val="left" w:pos="2255"/>
              </w:tabs>
              <w:spacing w:before="38" w:line="276" w:lineRule="auto"/>
              <w:ind w:left="535" w:right="400" w:hanging="36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13</w:t>
            </w:r>
            <w:r w:rsidRPr="001B4200">
              <w:rPr>
                <w:rFonts w:ascii="Bookman Old Style" w:eastAsia="Bookman Old Style" w:hAnsi="Bookman Old Style" w:cs="Bookman Old Style"/>
                <w:spacing w:val="16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 Kese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Rep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531797">
            <w:pPr>
              <w:spacing w:before="41"/>
              <w:ind w:left="354" w:right="40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69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531797">
            <w:pPr>
              <w:spacing w:line="276" w:lineRule="auto"/>
              <w:ind w:left="239" w:right="40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ep sas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0156B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</w:t>
            </w:r>
            <w:r w:rsidR="000156B7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 ke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</w:tc>
        <w:tc>
          <w:tcPr>
            <w:tcW w:w="4681" w:type="dxa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0A4412">
            <w:pPr>
              <w:spacing w:before="38" w:line="276" w:lineRule="auto"/>
              <w:ind w:left="557" w:right="400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 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sep sas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 be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;</w:t>
            </w:r>
          </w:p>
          <w:p w:rsidR="004D4AD2" w:rsidRPr="001B4200" w:rsidRDefault="004D4AD2" w:rsidP="000A4412">
            <w:pPr>
              <w:spacing w:before="40" w:line="276" w:lineRule="auto"/>
              <w:ind w:left="557" w:right="400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ev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ncap</w:t>
            </w:r>
            <w:r w:rsidRPr="001B4200">
              <w:rPr>
                <w:rFonts w:ascii="Bookman Old Style" w:eastAsia="Bookman Old Style" w:hAnsi="Bookman Old Style" w:cs="Bookman Old Style"/>
                <w:spacing w:val="-4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 kes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;</w:t>
            </w:r>
          </w:p>
          <w:p w:rsidR="004D4AD2" w:rsidRPr="001B4200" w:rsidRDefault="004D4AD2" w:rsidP="000A4412">
            <w:pPr>
              <w:spacing w:before="40" w:line="276" w:lineRule="auto"/>
              <w:ind w:left="557" w:right="400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si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</w:t>
            </w:r>
            <w:r w:rsidR="00ED0E66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kes</w:t>
            </w:r>
            <w:r w:rsidR="00ED0E66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="00ED0E66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="00ED0E66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ED0E66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="00ED0E66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ED0E66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="00ED0E66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="00ED0E66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ep</w:t>
            </w:r>
            <w:r w:rsidR="00ED0E66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="00ED0E66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="00ED0E66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="00ED0E66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ED0E66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="00ED0E66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="00ED0E66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r w:rsidR="00ED0E66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="00ED0E66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="00ED0E66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ED0E66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="00ED0E66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="00ED0E66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="00ED0E66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="00ED0E66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r w:rsidR="00ED0E66"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="00ED0E66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="00ED0E66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="00ED0E66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="00ED0E66"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="00ED0E66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="00ED0E66"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="00ED0E66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="00ED0E66"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="00ED0E66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4D4AD2" w:rsidRPr="001B4200" w:rsidTr="00F035CE">
        <w:trPr>
          <w:gridAfter w:val="2"/>
          <w:wAfter w:w="16" w:type="dxa"/>
          <w:trHeight w:hRule="exact" w:val="4294"/>
        </w:trPr>
        <w:tc>
          <w:tcPr>
            <w:tcW w:w="2420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1"/>
              <w:ind w:left="174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14</w:t>
            </w:r>
            <w:r w:rsidRPr="001B4200">
              <w:rPr>
                <w:rFonts w:ascii="Bookman Old Style" w:eastAsia="Bookman Old Style" w:hAnsi="Bookman Old Style" w:cs="Bookman Old Style"/>
                <w:spacing w:val="16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  <w:p w:rsidR="004D4AD2" w:rsidRPr="001B4200" w:rsidRDefault="004D4AD2" w:rsidP="00782CCB">
            <w:pPr>
              <w:spacing w:before="39"/>
              <w:ind w:left="53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3"/>
              <w:ind w:left="354" w:right="412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69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1" w:line="276" w:lineRule="auto"/>
              <w:ind w:left="208" w:right="77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cap</w:t>
            </w:r>
            <w:r w:rsidRPr="001B4200">
              <w:rPr>
                <w:rFonts w:ascii="Bookman Old Style" w:eastAsia="Bookman Old Style" w:hAnsi="Bookman Old Style" w:cs="Bookman Old Style"/>
                <w:spacing w:val="-4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ht</w:t>
            </w:r>
          </w:p>
        </w:tc>
        <w:tc>
          <w:tcPr>
            <w:tcW w:w="4690" w:type="dxa"/>
            <w:gridSpan w:val="8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C12CED">
            <w:pPr>
              <w:spacing w:before="41" w:line="276" w:lineRule="auto"/>
              <w:ind w:left="557" w:right="353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ur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te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 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-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ur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cap</w:t>
            </w:r>
            <w:r w:rsidRPr="001B4200">
              <w:rPr>
                <w:rFonts w:ascii="Bookman Old Style" w:eastAsia="Bookman Old Style" w:hAnsi="Bookman Old Style" w:cs="Bookman Old Style"/>
                <w:spacing w:val="-4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;</w:t>
            </w:r>
          </w:p>
          <w:p w:rsidR="004D4AD2" w:rsidRPr="001B4200" w:rsidRDefault="004D4AD2" w:rsidP="00C12CED">
            <w:pPr>
              <w:spacing w:before="40" w:line="276" w:lineRule="auto"/>
              <w:ind w:left="557" w:right="353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sark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 se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;</w:t>
            </w:r>
          </w:p>
          <w:p w:rsidR="004D4AD2" w:rsidRPr="001B4200" w:rsidRDefault="004D4AD2" w:rsidP="00C12CED">
            <w:pPr>
              <w:spacing w:before="38" w:line="276" w:lineRule="auto"/>
              <w:ind w:left="557" w:right="353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 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h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 pe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4D4AD2" w:rsidRPr="001B4200" w:rsidTr="00F035CE">
        <w:trPr>
          <w:gridAfter w:val="2"/>
          <w:wAfter w:w="16" w:type="dxa"/>
          <w:trHeight w:hRule="exact" w:val="7750"/>
        </w:trPr>
        <w:tc>
          <w:tcPr>
            <w:tcW w:w="2420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38" w:line="276" w:lineRule="auto"/>
              <w:ind w:left="535" w:right="106" w:hanging="36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lastRenderedPageBreak/>
              <w:t>15</w:t>
            </w:r>
            <w:r w:rsidRPr="001B4200">
              <w:rPr>
                <w:rFonts w:ascii="Bookman Old Style" w:eastAsia="Bookman Old Style" w:hAnsi="Bookman Old Style" w:cs="Bookman Old Style"/>
                <w:spacing w:val="16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Kepen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 Be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</w:p>
        </w:tc>
        <w:tc>
          <w:tcPr>
            <w:tcW w:w="99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1"/>
              <w:ind w:left="354" w:right="412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</w:p>
        </w:tc>
        <w:tc>
          <w:tcPr>
            <w:tcW w:w="269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38" w:line="276" w:lineRule="auto"/>
              <w:ind w:left="208" w:right="198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et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for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 be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</w:p>
        </w:tc>
        <w:tc>
          <w:tcPr>
            <w:tcW w:w="4690" w:type="dxa"/>
            <w:gridSpan w:val="8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106DE7">
            <w:pPr>
              <w:spacing w:before="38" w:line="276" w:lineRule="auto"/>
              <w:ind w:left="557" w:right="353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stasi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 te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h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di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for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;</w:t>
            </w:r>
          </w:p>
          <w:p w:rsidR="004D4AD2" w:rsidRPr="001B4200" w:rsidRDefault="004D4AD2" w:rsidP="00106DE7">
            <w:pPr>
              <w:spacing w:before="40" w:line="276" w:lineRule="auto"/>
              <w:ind w:left="557" w:right="353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 d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 te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 pe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for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Kepe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 Kel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;</w:t>
            </w:r>
          </w:p>
          <w:p w:rsidR="004D4AD2" w:rsidRPr="001B4200" w:rsidRDefault="004D4AD2" w:rsidP="00106DE7">
            <w:pPr>
              <w:spacing w:before="37" w:line="276" w:lineRule="auto"/>
              <w:ind w:left="557" w:right="353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e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tek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ng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s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sar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for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 Kepen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 Be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;</w:t>
            </w:r>
          </w:p>
          <w:p w:rsidR="004D4AD2" w:rsidRPr="001B4200" w:rsidRDefault="004D4AD2" w:rsidP="00106DE7">
            <w:pPr>
              <w:spacing w:before="40" w:line="278" w:lineRule="auto"/>
              <w:ind w:left="557" w:right="353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4.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 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l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;</w:t>
            </w:r>
          </w:p>
          <w:p w:rsidR="004D4AD2" w:rsidRPr="001B4200" w:rsidRDefault="004D4AD2" w:rsidP="00106DE7">
            <w:pPr>
              <w:spacing w:before="35" w:line="276" w:lineRule="auto"/>
              <w:ind w:left="557" w:right="353" w:hanging="45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5</w:t>
            </w:r>
            <w:proofErr w:type="gramStart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proofErr w:type="gramEnd"/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ep st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 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 Kepen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 Be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4D4AD2" w:rsidRPr="001B4200" w:rsidTr="00F035CE">
        <w:trPr>
          <w:gridAfter w:val="2"/>
          <w:wAfter w:w="16" w:type="dxa"/>
          <w:trHeight w:hRule="exact" w:val="538"/>
        </w:trPr>
        <w:tc>
          <w:tcPr>
            <w:tcW w:w="10798" w:type="dxa"/>
            <w:gridSpan w:val="15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BFBFBF" w:themeFill="background1" w:themeFillShade="BF"/>
          </w:tcPr>
          <w:p w:rsidR="004D4AD2" w:rsidRPr="001B4200" w:rsidRDefault="004D4AD2" w:rsidP="000C037F">
            <w:pPr>
              <w:spacing w:before="42"/>
              <w:ind w:right="391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III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RSY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</w:tc>
      </w:tr>
      <w:tr w:rsidR="004D4AD2" w:rsidRPr="001B4200" w:rsidTr="00F035CE">
        <w:trPr>
          <w:gridAfter w:val="2"/>
          <w:wAfter w:w="16" w:type="dxa"/>
          <w:trHeight w:hRule="exact" w:val="676"/>
        </w:trPr>
        <w:tc>
          <w:tcPr>
            <w:tcW w:w="3978" w:type="dxa"/>
            <w:gridSpan w:val="5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</w:tcPr>
          <w:p w:rsidR="004D4AD2" w:rsidRPr="001B4200" w:rsidRDefault="004D4AD2" w:rsidP="00782CCB">
            <w:pPr>
              <w:spacing w:line="20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4D4AD2" w:rsidRPr="001B4200" w:rsidRDefault="004D4AD2" w:rsidP="00782CCB">
            <w:pPr>
              <w:spacing w:before="13" w:line="26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4D4AD2" w:rsidRPr="001B4200" w:rsidRDefault="004D4AD2" w:rsidP="00782CCB">
            <w:pPr>
              <w:ind w:left="1089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Jen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 Pe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</w:tc>
        <w:tc>
          <w:tcPr>
            <w:tcW w:w="2554" w:type="dxa"/>
            <w:gridSpan w:val="3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</w:tcPr>
          <w:p w:rsidR="004D4AD2" w:rsidRPr="001B4200" w:rsidRDefault="004D4AD2" w:rsidP="00782CCB">
            <w:pPr>
              <w:spacing w:line="20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4D4AD2" w:rsidRPr="001B4200" w:rsidRDefault="004D4AD2" w:rsidP="00782CCB">
            <w:pPr>
              <w:spacing w:before="13" w:line="26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4D4AD2" w:rsidRPr="001B4200" w:rsidRDefault="004D4AD2" w:rsidP="00782CCB">
            <w:pPr>
              <w:ind w:left="836" w:right="893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</w:tc>
        <w:tc>
          <w:tcPr>
            <w:tcW w:w="4266" w:type="dxa"/>
            <w:gridSpan w:val="7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  <w:shd w:val="clear" w:color="auto" w:fill="BFBFBF" w:themeFill="background1" w:themeFillShade="BF"/>
          </w:tcPr>
          <w:p w:rsidR="004D4AD2" w:rsidRPr="001B4200" w:rsidRDefault="004D4AD2" w:rsidP="00782CCB">
            <w:pPr>
              <w:spacing w:before="46"/>
              <w:ind w:left="586" w:right="406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 Pe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nya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</w:p>
          <w:p w:rsidR="004D4AD2" w:rsidRPr="001B4200" w:rsidRDefault="004D4AD2" w:rsidP="00782CCB">
            <w:pPr>
              <w:spacing w:before="39"/>
              <w:ind w:left="1729" w:right="1548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</w:tc>
      </w:tr>
      <w:tr w:rsidR="004D4AD2" w:rsidRPr="001B4200" w:rsidTr="00F035CE">
        <w:trPr>
          <w:gridAfter w:val="2"/>
          <w:wAfter w:w="16" w:type="dxa"/>
          <w:trHeight w:hRule="exact" w:val="361"/>
        </w:trPr>
        <w:tc>
          <w:tcPr>
            <w:tcW w:w="3978" w:type="dxa"/>
            <w:gridSpan w:val="5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  <w:shd w:val="clear" w:color="auto" w:fill="BFBFBF" w:themeFill="background1" w:themeFillShade="BF"/>
          </w:tcPr>
          <w:p w:rsidR="004D4AD2" w:rsidRPr="001B4200" w:rsidRDefault="004D4AD2" w:rsidP="00782CC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554" w:type="dxa"/>
            <w:gridSpan w:val="3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</w:tcPr>
          <w:p w:rsidR="004D4AD2" w:rsidRPr="001B4200" w:rsidRDefault="004D4AD2" w:rsidP="00782CC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</w:tcPr>
          <w:p w:rsidR="004D4AD2" w:rsidRPr="001B4200" w:rsidRDefault="004D4AD2" w:rsidP="00782CCB">
            <w:pPr>
              <w:spacing w:before="43"/>
              <w:ind w:left="359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</w:p>
        </w:tc>
        <w:tc>
          <w:tcPr>
            <w:tcW w:w="14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</w:tcPr>
          <w:p w:rsidR="004D4AD2" w:rsidRPr="001B4200" w:rsidRDefault="004D4AD2" w:rsidP="00782CCB">
            <w:pPr>
              <w:spacing w:before="43"/>
              <w:ind w:left="294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</w:p>
        </w:tc>
        <w:tc>
          <w:tcPr>
            <w:tcW w:w="1435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</w:tcPr>
          <w:p w:rsidR="004D4AD2" w:rsidRPr="001B4200" w:rsidRDefault="004D4AD2" w:rsidP="00782CCB">
            <w:pPr>
              <w:spacing w:before="43"/>
              <w:ind w:left="42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</w:p>
        </w:tc>
      </w:tr>
      <w:tr w:rsidR="004D4AD2" w:rsidRPr="001B4200" w:rsidTr="00F035CE">
        <w:trPr>
          <w:gridAfter w:val="2"/>
          <w:wAfter w:w="16" w:type="dxa"/>
          <w:trHeight w:hRule="exact" w:val="552"/>
        </w:trPr>
        <w:tc>
          <w:tcPr>
            <w:tcW w:w="199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1"/>
              <w:ind w:left="25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-8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</w:tc>
        <w:tc>
          <w:tcPr>
            <w:tcW w:w="198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1"/>
              <w:ind w:left="239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1.</w:t>
            </w:r>
            <w:r w:rsidRPr="001B4200">
              <w:rPr>
                <w:rFonts w:ascii="Bookman Old Style" w:eastAsia="Bookman Old Style" w:hAnsi="Bookman Old Style" w:cs="Bookman Old Style"/>
                <w:spacing w:val="6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Jen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</w:p>
        </w:tc>
        <w:tc>
          <w:tcPr>
            <w:tcW w:w="6820" w:type="dxa"/>
            <w:gridSpan w:val="10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51"/>
              <w:ind w:left="239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="00E425D9"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 sar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</w:p>
        </w:tc>
      </w:tr>
      <w:tr w:rsidR="004D4AD2" w:rsidRPr="001B4200" w:rsidTr="00F035CE">
        <w:trPr>
          <w:gridAfter w:val="2"/>
          <w:wAfter w:w="16" w:type="dxa"/>
          <w:trHeight w:hRule="exact" w:val="948"/>
        </w:trPr>
        <w:tc>
          <w:tcPr>
            <w:tcW w:w="199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1"/>
              <w:ind w:left="239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2.</w:t>
            </w:r>
            <w:r w:rsidRPr="001B4200">
              <w:rPr>
                <w:rFonts w:ascii="Bookman Old Style" w:eastAsia="Bookman Old Style" w:hAnsi="Bookman Old Style" w:cs="Bookman Old Style"/>
                <w:spacing w:val="6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g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</w:p>
        </w:tc>
        <w:tc>
          <w:tcPr>
            <w:tcW w:w="6820" w:type="dxa"/>
            <w:gridSpan w:val="10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1" w:line="276" w:lineRule="auto"/>
              <w:ind w:left="241" w:right="84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 ke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il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wat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u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 sai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 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 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(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)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nt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</w:t>
            </w:r>
          </w:p>
        </w:tc>
      </w:tr>
      <w:tr w:rsidR="004D4AD2" w:rsidRPr="001B4200" w:rsidTr="00F035CE">
        <w:trPr>
          <w:gridAfter w:val="1"/>
          <w:wAfter w:w="9" w:type="dxa"/>
          <w:trHeight w:hRule="exact" w:val="2294"/>
        </w:trPr>
        <w:tc>
          <w:tcPr>
            <w:tcW w:w="1985" w:type="dxa"/>
            <w:tcBorders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4D4AD2" w:rsidRPr="001B4200" w:rsidRDefault="004D4AD2" w:rsidP="00782CC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001" w:type="dxa"/>
            <w:gridSpan w:val="5"/>
            <w:tcBorders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4D4AD2" w:rsidRPr="001B4200" w:rsidRDefault="004D4AD2" w:rsidP="00782CC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819" w:type="dxa"/>
            <w:gridSpan w:val="10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4D4AD2" w:rsidRPr="001B4200" w:rsidRDefault="004D4AD2" w:rsidP="00782CCB">
            <w:pPr>
              <w:spacing w:line="275" w:lineRule="auto"/>
              <w:ind w:left="241" w:right="28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il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 sai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 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h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t,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k, 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h, tek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</w:t>
            </w:r>
            <w:r w:rsidRPr="001B4200">
              <w:rPr>
                <w:rFonts w:ascii="Bookman Old Style" w:eastAsia="Bookman Old Style" w:hAnsi="Bookman Old Style" w:cs="Bookman Old Style"/>
                <w:spacing w:val="-4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t, keb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n,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st</w:t>
            </w:r>
            <w:r w:rsidRPr="001B4200">
              <w:rPr>
                <w:rFonts w:ascii="Bookman Old Style" w:eastAsia="Bookman Old Style" w:hAnsi="Bookman Old Style" w:cs="Bookman Old Style"/>
                <w:spacing w:val="2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si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</w:t>
            </w:r>
            <w:r w:rsidRPr="001B4200">
              <w:rPr>
                <w:rFonts w:ascii="Bookman Old Style" w:eastAsia="Bookman Old Style" w:hAnsi="Bookman Old Style" w:cs="Bookman Old Style"/>
                <w:spacing w:val="-4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kes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ht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 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4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af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 tek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5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</w:tc>
      </w:tr>
      <w:tr w:rsidR="004D4AD2" w:rsidRPr="001B4200" w:rsidTr="00F035CE">
        <w:trPr>
          <w:trHeight w:hRule="exact" w:val="1049"/>
        </w:trPr>
        <w:tc>
          <w:tcPr>
            <w:tcW w:w="198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38"/>
              <w:ind w:left="25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B.</w:t>
            </w:r>
            <w:r w:rsidRPr="001B4200">
              <w:rPr>
                <w:rFonts w:ascii="Bookman Old Style" w:eastAsia="Bookman Old Style" w:hAnsi="Bookman Old Style" w:cs="Bookman Old Style"/>
                <w:spacing w:val="-20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</w:tc>
        <w:tc>
          <w:tcPr>
            <w:tcW w:w="2001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38"/>
              <w:ind w:left="239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1.</w:t>
            </w:r>
            <w:r w:rsidRPr="001B4200">
              <w:rPr>
                <w:rFonts w:ascii="Bookman Old Style" w:eastAsia="Bookman Old Style" w:hAnsi="Bookman Old Style" w:cs="Bookman Old Style"/>
                <w:spacing w:val="6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</w:p>
        </w:tc>
        <w:tc>
          <w:tcPr>
            <w:tcW w:w="255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38" w:line="276" w:lineRule="auto"/>
              <w:ind w:left="241" w:right="167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Di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ri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l 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</w:p>
        </w:tc>
        <w:tc>
          <w:tcPr>
            <w:tcW w:w="141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1"/>
              <w:ind w:left="604" w:right="602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√</w:t>
            </w:r>
          </w:p>
        </w:tc>
        <w:tc>
          <w:tcPr>
            <w:tcW w:w="1443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D4AD2" w:rsidRPr="001B4200" w:rsidTr="00F035CE">
        <w:trPr>
          <w:trHeight w:hRule="exact" w:val="1049"/>
        </w:trPr>
        <w:tc>
          <w:tcPr>
            <w:tcW w:w="198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001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38"/>
              <w:ind w:left="239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2.</w:t>
            </w:r>
            <w:r w:rsidRPr="001B4200">
              <w:rPr>
                <w:rFonts w:ascii="Bookman Old Style" w:eastAsia="Bookman Old Style" w:hAnsi="Bookman Old Style" w:cs="Bookman Old Style"/>
                <w:spacing w:val="6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Tek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</w:p>
        </w:tc>
        <w:tc>
          <w:tcPr>
            <w:tcW w:w="255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38" w:line="277" w:lineRule="auto"/>
              <w:ind w:left="210" w:right="214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d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</w:tc>
        <w:tc>
          <w:tcPr>
            <w:tcW w:w="141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9" w:line="12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4D4AD2" w:rsidRPr="001B4200" w:rsidRDefault="004D4AD2" w:rsidP="00782CCB">
            <w:pPr>
              <w:spacing w:line="20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4D4AD2" w:rsidRPr="001B4200" w:rsidRDefault="004D4AD2" w:rsidP="00782CCB">
            <w:pPr>
              <w:spacing w:line="20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4D4AD2" w:rsidRPr="001B4200" w:rsidRDefault="004D4AD2" w:rsidP="00782CCB">
            <w:pPr>
              <w:ind w:left="609" w:right="597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√</w:t>
            </w:r>
          </w:p>
        </w:tc>
        <w:tc>
          <w:tcPr>
            <w:tcW w:w="1443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D4AD2" w:rsidRPr="001B4200" w:rsidTr="00F035CE">
        <w:trPr>
          <w:trHeight w:hRule="exact" w:val="847"/>
        </w:trPr>
        <w:tc>
          <w:tcPr>
            <w:tcW w:w="1985" w:type="dxa"/>
            <w:vMerge/>
            <w:tcBorders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001" w:type="dxa"/>
            <w:gridSpan w:val="5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1"/>
              <w:ind w:left="239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</w:p>
        </w:tc>
        <w:tc>
          <w:tcPr>
            <w:tcW w:w="2554" w:type="dxa"/>
            <w:gridSpan w:val="3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38"/>
              <w:ind w:left="208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Di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t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F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</w:p>
          <w:p w:rsidR="004D4AD2" w:rsidRPr="001B4200" w:rsidRDefault="004D4AD2" w:rsidP="00782CCB">
            <w:pPr>
              <w:spacing w:before="39"/>
              <w:ind w:left="208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</w:p>
        </w:tc>
        <w:tc>
          <w:tcPr>
            <w:tcW w:w="141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10" w:line="18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4D4AD2" w:rsidRPr="001B4200" w:rsidRDefault="004D4AD2" w:rsidP="00782CCB">
            <w:pPr>
              <w:ind w:left="593" w:right="591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√</w:t>
            </w:r>
          </w:p>
        </w:tc>
        <w:tc>
          <w:tcPr>
            <w:tcW w:w="1443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D4AD2" w:rsidRPr="001B4200" w:rsidTr="00F035CE">
        <w:trPr>
          <w:trHeight w:hRule="exact" w:val="4153"/>
        </w:trPr>
        <w:tc>
          <w:tcPr>
            <w:tcW w:w="39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4AD2" w:rsidRPr="001B4200" w:rsidRDefault="004D4AD2" w:rsidP="00782CCB">
            <w:pPr>
              <w:spacing w:before="49"/>
              <w:ind w:left="25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lastRenderedPageBreak/>
              <w:t>C.</w:t>
            </w:r>
            <w:r w:rsidRPr="001B4200">
              <w:rPr>
                <w:rFonts w:ascii="Bookman Old Style" w:eastAsia="Bookman Old Style" w:hAnsi="Bookman Old Style" w:cs="Bookman Old Style"/>
                <w:spacing w:val="-20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</w:p>
        </w:tc>
        <w:tc>
          <w:tcPr>
            <w:tcW w:w="25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4AD2" w:rsidRPr="001B4200" w:rsidRDefault="004D4AD2" w:rsidP="00782CCB">
            <w:pPr>
              <w:spacing w:before="41" w:line="276" w:lineRule="auto"/>
              <w:ind w:left="208" w:right="113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 2 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m 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 Kepen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na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</w:p>
          <w:p w:rsidR="004D4AD2" w:rsidRPr="001B4200" w:rsidRDefault="004D4AD2" w:rsidP="00782CCB">
            <w:pPr>
              <w:spacing w:line="240" w:lineRule="exact"/>
              <w:ind w:left="208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  <w:p w:rsidR="004D4AD2" w:rsidRPr="001B4200" w:rsidRDefault="004D4AD2" w:rsidP="00782CCB">
            <w:pPr>
              <w:spacing w:before="39" w:line="276" w:lineRule="auto"/>
              <w:ind w:left="208" w:right="416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i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i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i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i/>
                <w:spacing w:val="1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i/>
                <w:spacing w:val="-5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i/>
                <w:sz w:val="24"/>
                <w:szCs w:val="24"/>
              </w:rPr>
              <w:t>ss</w:t>
            </w:r>
            <w:r w:rsidRPr="001B4200">
              <w:rPr>
                <w:rFonts w:ascii="Bookman Old Style" w:eastAsia="Bookman Old Style" w:hAnsi="Bookman Old Style" w:cs="Bookman Old Style"/>
                <w:i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i/>
                <w:sz w:val="24"/>
                <w:szCs w:val="24"/>
              </w:rPr>
              <w:t>ng</w:t>
            </w:r>
          </w:p>
        </w:tc>
        <w:tc>
          <w:tcPr>
            <w:tcW w:w="1414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line="20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4D4AD2" w:rsidRPr="001B4200" w:rsidRDefault="004D4AD2" w:rsidP="00782CCB">
            <w:pPr>
              <w:spacing w:line="20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4D4AD2" w:rsidRPr="001B4200" w:rsidRDefault="004D4AD2" w:rsidP="00782CCB">
            <w:pPr>
              <w:spacing w:line="20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4D4AD2" w:rsidRPr="001B4200" w:rsidRDefault="004D4AD2" w:rsidP="00782CCB">
            <w:pPr>
              <w:spacing w:line="20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4D4AD2" w:rsidRPr="001B4200" w:rsidRDefault="004D4AD2" w:rsidP="00782CCB">
            <w:pPr>
              <w:spacing w:line="20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4D4AD2" w:rsidRPr="001B4200" w:rsidRDefault="004D4AD2" w:rsidP="00782CCB">
            <w:pPr>
              <w:spacing w:line="20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4D4AD2" w:rsidRPr="001B4200" w:rsidRDefault="004D4AD2" w:rsidP="00782CCB">
            <w:pPr>
              <w:spacing w:line="20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4D4AD2" w:rsidRPr="001B4200" w:rsidRDefault="004D4AD2" w:rsidP="00782CCB">
            <w:pPr>
              <w:spacing w:before="16" w:line="260" w:lineRule="exact"/>
              <w:rPr>
                <w:rFonts w:ascii="Bookman Old Style" w:hAnsi="Bookman Old Style"/>
                <w:sz w:val="24"/>
                <w:szCs w:val="24"/>
              </w:rPr>
            </w:pPr>
          </w:p>
          <w:p w:rsidR="004D4AD2" w:rsidRPr="001B4200" w:rsidRDefault="004D4AD2" w:rsidP="00782CCB">
            <w:pPr>
              <w:ind w:left="603" w:right="600"/>
              <w:jc w:val="center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√</w:t>
            </w:r>
          </w:p>
        </w:tc>
        <w:tc>
          <w:tcPr>
            <w:tcW w:w="14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443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D4AD2" w:rsidRPr="001B4200" w:rsidTr="00F035CE">
        <w:trPr>
          <w:trHeight w:hRule="exact" w:val="552"/>
        </w:trPr>
        <w:tc>
          <w:tcPr>
            <w:tcW w:w="3986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38"/>
              <w:ind w:left="25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-35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</w:p>
        </w:tc>
        <w:tc>
          <w:tcPr>
            <w:tcW w:w="6828" w:type="dxa"/>
            <w:gridSpan w:val="11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49"/>
              <w:ind w:left="21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l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III.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</w:p>
        </w:tc>
      </w:tr>
      <w:tr w:rsidR="004D4AD2" w:rsidRPr="001B4200" w:rsidTr="00F035CE">
        <w:trPr>
          <w:trHeight w:hRule="exact" w:val="3826"/>
        </w:trPr>
        <w:tc>
          <w:tcPr>
            <w:tcW w:w="3986" w:type="dxa"/>
            <w:gridSpan w:val="6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spacing w:before="38"/>
              <w:ind w:left="25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  <w:r w:rsidRPr="001B4200">
              <w:rPr>
                <w:rFonts w:ascii="Bookman Old Style" w:eastAsia="Bookman Old Style" w:hAnsi="Bookman Old Style" w:cs="Bookman Old Style"/>
                <w:spacing w:val="-16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r 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</w:p>
        </w:tc>
        <w:tc>
          <w:tcPr>
            <w:tcW w:w="6828" w:type="dxa"/>
            <w:gridSpan w:val="11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:rsidR="004D4AD2" w:rsidRPr="001B4200" w:rsidRDefault="004D4AD2" w:rsidP="00782CCB">
            <w:pPr>
              <w:tabs>
                <w:tab w:val="left" w:pos="660"/>
              </w:tabs>
              <w:spacing w:before="38" w:line="276" w:lineRule="auto"/>
              <w:ind w:left="666" w:right="134" w:hanging="42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1.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Jumlah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en 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li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faa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d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ta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 be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</w:p>
          <w:p w:rsidR="004D4AD2" w:rsidRPr="001B4200" w:rsidRDefault="004D4AD2" w:rsidP="00782CCB">
            <w:pPr>
              <w:tabs>
                <w:tab w:val="left" w:pos="660"/>
              </w:tabs>
              <w:spacing w:before="40" w:line="276" w:lineRule="auto"/>
              <w:ind w:left="666" w:right="134" w:hanging="42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2.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Jumlah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en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sep 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ij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tek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 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 be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  <w:p w:rsidR="004D4AD2" w:rsidRPr="001B4200" w:rsidRDefault="004D4AD2" w:rsidP="00782CCB">
            <w:pPr>
              <w:tabs>
                <w:tab w:val="left" w:pos="660"/>
              </w:tabs>
              <w:spacing w:before="39" w:line="276" w:lineRule="auto"/>
              <w:ind w:left="666" w:right="1119" w:hanging="425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3.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ab/>
              <w:t xml:space="preserve">Jumlah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p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h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s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or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i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ng d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ev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si pe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y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gg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 p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m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, kepe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d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n,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t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ke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l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u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ar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ga</w:t>
            </w:r>
            <w:r w:rsidRPr="001B4200"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 xml:space="preserve"> 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be</w:t>
            </w:r>
            <w:r w:rsidRPr="001B4200"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r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e</w:t>
            </w:r>
            <w:r w:rsidRPr="001B4200"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c</w:t>
            </w:r>
            <w:r w:rsidRPr="001B4200"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 w:rsidRPr="001B4200">
              <w:rPr>
                <w:rFonts w:ascii="Bookman Old Style" w:eastAsia="Bookman Old Style" w:hAnsi="Bookman Old Style" w:cs="Bookman Old Style"/>
                <w:sz w:val="24"/>
                <w:szCs w:val="24"/>
              </w:rPr>
              <w:t>na</w:t>
            </w:r>
          </w:p>
        </w:tc>
      </w:tr>
    </w:tbl>
    <w:p w:rsidR="004D4AD2" w:rsidRPr="001B4200" w:rsidRDefault="004D4AD2" w:rsidP="004D4AD2">
      <w:pPr>
        <w:rPr>
          <w:rFonts w:ascii="Bookman Old Style" w:hAnsi="Bookman Old Style"/>
          <w:sz w:val="24"/>
          <w:szCs w:val="24"/>
        </w:rPr>
        <w:sectPr w:rsidR="004D4AD2" w:rsidRPr="001B4200" w:rsidSect="004948DA">
          <w:pgSz w:w="12240" w:h="20160" w:code="5"/>
          <w:pgMar w:top="1600" w:right="600" w:bottom="280" w:left="600" w:header="720" w:footer="720" w:gutter="0"/>
          <w:cols w:space="720"/>
        </w:sectPr>
      </w:pPr>
    </w:p>
    <w:p w:rsidR="00AC5733" w:rsidRPr="001B4200" w:rsidRDefault="00AC5733" w:rsidP="00FB20BA">
      <w:pPr>
        <w:rPr>
          <w:rFonts w:ascii="Bookman Old Style" w:hAnsi="Bookman Old Style"/>
          <w:sz w:val="24"/>
          <w:szCs w:val="24"/>
        </w:rPr>
      </w:pPr>
    </w:p>
    <w:sectPr w:rsidR="00AC5733" w:rsidRPr="001B4200" w:rsidSect="004948DA">
      <w:pgSz w:w="12240" w:h="20160" w:code="5"/>
      <w:pgMar w:top="851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72CF8"/>
    <w:multiLevelType w:val="multilevel"/>
    <w:tmpl w:val="B2C84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/>
  <w:rsids>
    <w:rsidRoot w:val="000975F6"/>
    <w:rsid w:val="000156B7"/>
    <w:rsid w:val="000975F6"/>
    <w:rsid w:val="000A4412"/>
    <w:rsid w:val="000C037F"/>
    <w:rsid w:val="00104BA6"/>
    <w:rsid w:val="00106DE7"/>
    <w:rsid w:val="0013567F"/>
    <w:rsid w:val="00177ECF"/>
    <w:rsid w:val="001B4200"/>
    <w:rsid w:val="002D04AF"/>
    <w:rsid w:val="00406EF3"/>
    <w:rsid w:val="00410CB5"/>
    <w:rsid w:val="004727AD"/>
    <w:rsid w:val="004948DA"/>
    <w:rsid w:val="004D4AD2"/>
    <w:rsid w:val="00531797"/>
    <w:rsid w:val="0055503C"/>
    <w:rsid w:val="005574A5"/>
    <w:rsid w:val="005C2754"/>
    <w:rsid w:val="005E575D"/>
    <w:rsid w:val="006233F5"/>
    <w:rsid w:val="00657C96"/>
    <w:rsid w:val="007061D3"/>
    <w:rsid w:val="00743D64"/>
    <w:rsid w:val="00782CCB"/>
    <w:rsid w:val="008F7E6F"/>
    <w:rsid w:val="00907020"/>
    <w:rsid w:val="00955ED8"/>
    <w:rsid w:val="00A13277"/>
    <w:rsid w:val="00A6524B"/>
    <w:rsid w:val="00A71D88"/>
    <w:rsid w:val="00AC5733"/>
    <w:rsid w:val="00B824A4"/>
    <w:rsid w:val="00C12CED"/>
    <w:rsid w:val="00C14731"/>
    <w:rsid w:val="00C62851"/>
    <w:rsid w:val="00CB2033"/>
    <w:rsid w:val="00E425D9"/>
    <w:rsid w:val="00E440BC"/>
    <w:rsid w:val="00E54A7A"/>
    <w:rsid w:val="00E640AB"/>
    <w:rsid w:val="00ED0E66"/>
    <w:rsid w:val="00F035CE"/>
    <w:rsid w:val="00FB2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AD2"/>
    <w:rPr>
      <w:rFonts w:ascii="Times New Roman" w:eastAsia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AD2"/>
    <w:pPr>
      <w:keepNext/>
      <w:tabs>
        <w:tab w:val="num" w:pos="720"/>
      </w:tabs>
      <w:spacing w:before="240" w:after="60"/>
      <w:ind w:left="720" w:hanging="72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4AD2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4AD2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4AD2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4AD2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D4AD2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AD2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AD2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AD2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D4AD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4D4AD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4D4AD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4D4AD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4D4AD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4D4AD2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link w:val="Heading7"/>
    <w:uiPriority w:val="9"/>
    <w:semiHidden/>
    <w:rsid w:val="004D4AD2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4D4AD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4D4AD2"/>
    <w:rPr>
      <w:rFonts w:ascii="Cambria" w:eastAsia="Times New Roman" w:hAnsi="Cambria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NJAB\2024\SKJ\Bidang%20Pengendalian%20Penduduk%20dan%20KB\SKJ%20FUNGSIONAL%20PENATA%20KEPENDUDUKAN%20DAN%20KELUARGA%20BERENCANA%20AHLI%20MUD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SKJ FUNGSIONAL PENATA KEPENDUDUKAN DAN KELUARGA BERENCANA AHLI MUDA</Template>
  <TotalTime>35</TotalTime>
  <Pages>9</Pages>
  <Words>1644</Words>
  <Characters>9374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36</cp:revision>
  <dcterms:created xsi:type="dcterms:W3CDTF">2024-08-09T16:31:00Z</dcterms:created>
  <dcterms:modified xsi:type="dcterms:W3CDTF">2024-09-17T03:42:00Z</dcterms:modified>
</cp:coreProperties>
</file>